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1177F5" w14:textId="5236F3A0" w:rsidR="001C5583" w:rsidRPr="001C5583" w:rsidRDefault="0021532D">
      <w:pPr>
        <w:pStyle w:val="CRCoverPage"/>
        <w:tabs>
          <w:tab w:val="right" w:pos="9639"/>
        </w:tabs>
        <w:spacing w:after="0"/>
        <w:rPr>
          <w:b/>
          <w:sz w:val="24"/>
          <w:lang w:val="en-US" w:eastAsia="zh-CN"/>
        </w:rPr>
      </w:pPr>
      <w:r>
        <w:rPr>
          <w:rFonts w:cs="Arial"/>
          <w:b/>
          <w:bCs/>
          <w:sz w:val="24"/>
        </w:rPr>
        <w:t>SA WG2 Meeting #156E (e-meeting)</w:t>
      </w:r>
      <w:r w:rsidR="00AB3FFA">
        <w:rPr>
          <w:b/>
          <w:sz w:val="24"/>
          <w:lang w:val="en-US" w:eastAsia="zh-CN"/>
        </w:rPr>
        <w:tab/>
      </w:r>
      <w:r w:rsidR="002A73F1">
        <w:rPr>
          <w:b/>
          <w:i/>
          <w:sz w:val="28"/>
        </w:rPr>
        <w:t xml:space="preserve">                                           </w:t>
      </w:r>
      <w:r w:rsidR="004379A8" w:rsidRPr="004379A8">
        <w:rPr>
          <w:b/>
          <w:sz w:val="24"/>
          <w:lang w:val="en-US" w:eastAsia="zh-CN"/>
        </w:rPr>
        <w:t>S2-2304398</w:t>
      </w:r>
    </w:p>
    <w:p w14:paraId="1851F0F6" w14:textId="05038ECB" w:rsidR="004F51F6" w:rsidRPr="002A73F1" w:rsidRDefault="0021532D" w:rsidP="002A73F1">
      <w:pPr>
        <w:rPr>
          <w:rFonts w:ascii="Arial" w:hAnsi="Arial"/>
          <w:b/>
          <w:sz w:val="24"/>
          <w:lang w:val="en-US" w:eastAsia="zh-CN"/>
        </w:rPr>
      </w:pPr>
      <w:r w:rsidRPr="0021532D">
        <w:rPr>
          <w:rFonts w:ascii="Arial" w:eastAsia="Arial Unicode MS" w:hAnsi="Arial" w:cs="Arial"/>
          <w:b/>
          <w:bCs/>
          <w:sz w:val="24"/>
        </w:rPr>
        <w:t>April 17 – 21, 2023</w:t>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sidR="001C5583">
        <w:rPr>
          <w:rFonts w:ascii="Arial" w:eastAsia="Arial Unicode MS" w:hAnsi="Arial" w:cs="Arial"/>
          <w:b/>
          <w:bCs/>
          <w:sz w:val="24"/>
        </w:rPr>
        <w:tab/>
      </w:r>
      <w:r>
        <w:rPr>
          <w:rFonts w:ascii="Arial" w:eastAsia="Arial Unicode MS" w:hAnsi="Arial" w:cs="Arial"/>
          <w:b/>
          <w:bCs/>
          <w:sz w:val="24"/>
        </w:rPr>
        <w:t xml:space="preserve">                                 </w:t>
      </w:r>
      <w:r w:rsidR="00DD3592">
        <w:rPr>
          <w:rFonts w:ascii="Arial" w:eastAsia="Arial Unicode MS" w:hAnsi="Arial" w:cs="Arial"/>
          <w:b/>
          <w:bCs/>
          <w:sz w:val="24"/>
        </w:rPr>
        <w:t xml:space="preserve">   </w:t>
      </w:r>
      <w:r>
        <w:rPr>
          <w:rFonts w:ascii="Arial" w:eastAsia="Arial Unicode MS" w:hAnsi="Arial" w:cs="Arial"/>
          <w:b/>
          <w:bCs/>
          <w:sz w:val="24"/>
        </w:rPr>
        <w:t xml:space="preserve"> </w:t>
      </w:r>
      <w:proofErr w:type="gramStart"/>
      <w:r>
        <w:rPr>
          <w:rFonts w:ascii="Arial" w:eastAsia="Arial Unicode MS" w:hAnsi="Arial" w:cs="Arial"/>
          <w:b/>
          <w:bCs/>
          <w:sz w:val="24"/>
        </w:rPr>
        <w:t xml:space="preserve"> </w:t>
      </w:r>
      <w:r w:rsidR="00ED7420">
        <w:rPr>
          <w:rFonts w:ascii="Arial" w:eastAsia="Arial Unicode MS" w:hAnsi="Arial" w:cs="Arial"/>
          <w:b/>
          <w:bCs/>
          <w:sz w:val="24"/>
        </w:rPr>
        <w:t xml:space="preserve"> </w:t>
      </w:r>
      <w:r w:rsidR="00ED7420" w:rsidRPr="00ED7420">
        <w:rPr>
          <w:rFonts w:ascii="Arial" w:eastAsia="宋体" w:hAnsi="Arial"/>
          <w:b/>
          <w:noProof/>
          <w:color w:val="3333FF"/>
        </w:rPr>
        <w:t xml:space="preserve"> </w:t>
      </w:r>
      <w:r w:rsidR="001C5583" w:rsidRPr="00ED7420">
        <w:rPr>
          <w:rFonts w:ascii="Arial" w:eastAsia="宋体" w:hAnsi="Arial"/>
          <w:b/>
          <w:noProof/>
          <w:color w:val="3333FF"/>
        </w:rPr>
        <w:t>(</w:t>
      </w:r>
      <w:proofErr w:type="gramEnd"/>
      <w:r w:rsidR="001C5583" w:rsidRPr="00ED7420">
        <w:rPr>
          <w:rFonts w:ascii="Arial" w:eastAsia="宋体" w:hAnsi="Arial"/>
          <w:b/>
          <w:noProof/>
          <w:color w:val="3333FF"/>
        </w:rPr>
        <w:t>revision of S2-230</w:t>
      </w:r>
      <w:r w:rsidR="00ED7420" w:rsidRPr="00ED7420">
        <w:rPr>
          <w:rFonts w:ascii="Arial" w:eastAsia="宋体" w:hAnsi="Arial" w:hint="eastAsia"/>
          <w:b/>
          <w:noProof/>
          <w:color w:val="3333FF"/>
        </w:rPr>
        <w:t>XXXX</w:t>
      </w:r>
      <w:r w:rsidR="001C5583" w:rsidRPr="00ED7420">
        <w:rPr>
          <w:rFonts w:ascii="Arial" w:eastAsia="宋体" w:hAnsi="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026F3DF7" w14:textId="77777777">
        <w:tc>
          <w:tcPr>
            <w:tcW w:w="9641" w:type="dxa"/>
            <w:gridSpan w:val="9"/>
            <w:tcBorders>
              <w:top w:val="single" w:sz="4" w:space="0" w:color="auto"/>
              <w:left w:val="single" w:sz="4" w:space="0" w:color="auto"/>
              <w:right w:val="single" w:sz="4" w:space="0" w:color="auto"/>
            </w:tcBorders>
          </w:tcPr>
          <w:p w14:paraId="1A95DDEB" w14:textId="77777777" w:rsidR="004F51F6" w:rsidRDefault="004005C0">
            <w:pPr>
              <w:pStyle w:val="CRCoverPage"/>
              <w:spacing w:after="0"/>
              <w:jc w:val="right"/>
              <w:rPr>
                <w:i/>
              </w:rPr>
            </w:pPr>
            <w:r>
              <w:rPr>
                <w:i/>
                <w:sz w:val="14"/>
              </w:rPr>
              <w:t>CR-Form-v12.2</w:t>
            </w:r>
          </w:p>
        </w:tc>
      </w:tr>
      <w:tr w:rsidR="004F51F6" w14:paraId="6B744E7E" w14:textId="77777777">
        <w:tc>
          <w:tcPr>
            <w:tcW w:w="9641" w:type="dxa"/>
            <w:gridSpan w:val="9"/>
            <w:tcBorders>
              <w:left w:val="single" w:sz="4" w:space="0" w:color="auto"/>
              <w:right w:val="single" w:sz="4" w:space="0" w:color="auto"/>
            </w:tcBorders>
          </w:tcPr>
          <w:p w14:paraId="00A8EC0D" w14:textId="77777777" w:rsidR="004F51F6" w:rsidRDefault="004005C0">
            <w:pPr>
              <w:pStyle w:val="CRCoverPage"/>
              <w:spacing w:after="0"/>
              <w:jc w:val="center"/>
            </w:pPr>
            <w:r>
              <w:rPr>
                <w:b/>
                <w:sz w:val="32"/>
              </w:rPr>
              <w:t>CHANGE REQUEST</w:t>
            </w:r>
          </w:p>
        </w:tc>
      </w:tr>
      <w:tr w:rsidR="004F51F6" w14:paraId="1CDDC394" w14:textId="77777777">
        <w:tc>
          <w:tcPr>
            <w:tcW w:w="9641" w:type="dxa"/>
            <w:gridSpan w:val="9"/>
            <w:tcBorders>
              <w:left w:val="single" w:sz="4" w:space="0" w:color="auto"/>
              <w:right w:val="single" w:sz="4" w:space="0" w:color="auto"/>
            </w:tcBorders>
          </w:tcPr>
          <w:p w14:paraId="67F42935" w14:textId="77777777" w:rsidR="004F51F6" w:rsidRDefault="004F51F6">
            <w:pPr>
              <w:pStyle w:val="CRCoverPage"/>
              <w:spacing w:after="0"/>
              <w:rPr>
                <w:sz w:val="8"/>
                <w:szCs w:val="8"/>
              </w:rPr>
            </w:pPr>
          </w:p>
        </w:tc>
      </w:tr>
      <w:tr w:rsidR="004F51F6" w14:paraId="1EFD9D99" w14:textId="77777777">
        <w:tc>
          <w:tcPr>
            <w:tcW w:w="142" w:type="dxa"/>
            <w:tcBorders>
              <w:left w:val="single" w:sz="4" w:space="0" w:color="auto"/>
            </w:tcBorders>
          </w:tcPr>
          <w:p w14:paraId="02A4B8C5" w14:textId="77777777" w:rsidR="004F51F6" w:rsidRDefault="004F51F6">
            <w:pPr>
              <w:pStyle w:val="CRCoverPage"/>
              <w:spacing w:after="0"/>
              <w:jc w:val="right"/>
            </w:pPr>
          </w:p>
        </w:tc>
        <w:tc>
          <w:tcPr>
            <w:tcW w:w="1559" w:type="dxa"/>
            <w:shd w:val="pct30" w:color="FFFF00" w:fill="auto"/>
          </w:tcPr>
          <w:p w14:paraId="0451134B"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55DE0CB" w14:textId="77777777" w:rsidR="004F51F6" w:rsidRDefault="004005C0">
            <w:pPr>
              <w:pStyle w:val="CRCoverPage"/>
              <w:spacing w:after="0"/>
              <w:jc w:val="center"/>
            </w:pPr>
            <w:r>
              <w:rPr>
                <w:b/>
                <w:sz w:val="28"/>
              </w:rPr>
              <w:t>CR</w:t>
            </w:r>
          </w:p>
        </w:tc>
        <w:tc>
          <w:tcPr>
            <w:tcW w:w="1276" w:type="dxa"/>
            <w:shd w:val="pct30" w:color="FFFF00" w:fill="auto"/>
          </w:tcPr>
          <w:p w14:paraId="6D858D39" w14:textId="0564E501" w:rsidR="004F51F6" w:rsidRDefault="00B36900" w:rsidP="00254648">
            <w:pPr>
              <w:pStyle w:val="CRCoverPage"/>
              <w:spacing w:after="0"/>
              <w:jc w:val="center"/>
              <w:rPr>
                <w:lang w:eastAsia="zh-CN"/>
              </w:rPr>
            </w:pPr>
            <w:r w:rsidRPr="00B36900">
              <w:rPr>
                <w:b/>
                <w:noProof/>
                <w:sz w:val="28"/>
              </w:rPr>
              <w:t>4297</w:t>
            </w:r>
          </w:p>
        </w:tc>
        <w:tc>
          <w:tcPr>
            <w:tcW w:w="709" w:type="dxa"/>
          </w:tcPr>
          <w:p w14:paraId="3787AB39"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AC06DF7" w14:textId="765C36FC" w:rsidR="004F51F6" w:rsidRPr="00254648" w:rsidRDefault="0021532D">
            <w:pPr>
              <w:pStyle w:val="CRCoverPage"/>
              <w:spacing w:after="0"/>
              <w:jc w:val="center"/>
              <w:rPr>
                <w:b/>
                <w:sz w:val="28"/>
                <w:lang w:val="en-US" w:eastAsia="zh-CN"/>
              </w:rPr>
            </w:pPr>
            <w:r>
              <w:rPr>
                <w:b/>
                <w:sz w:val="28"/>
                <w:lang w:val="en-US" w:eastAsia="zh-CN"/>
              </w:rPr>
              <w:t>-</w:t>
            </w:r>
            <w:r w:rsidR="00FF327C" w:rsidRPr="00254648">
              <w:rPr>
                <w:b/>
                <w:sz w:val="28"/>
                <w:lang w:val="en-US" w:eastAsia="zh-CN"/>
              </w:rPr>
              <w:fldChar w:fldCharType="begin"/>
            </w:r>
            <w:r w:rsidR="00254648" w:rsidRPr="00254648">
              <w:rPr>
                <w:b/>
                <w:sz w:val="28"/>
                <w:lang w:val="en-US" w:eastAsia="zh-CN"/>
              </w:rPr>
              <w:instrText xml:space="preserve"> DOCPROPERTY  Revision  \* MERGEFORMAT </w:instrText>
            </w:r>
            <w:r w:rsidR="00FF327C" w:rsidRPr="00254648">
              <w:rPr>
                <w:b/>
                <w:sz w:val="28"/>
                <w:lang w:val="en-US" w:eastAsia="zh-CN"/>
              </w:rPr>
              <w:fldChar w:fldCharType="end"/>
            </w:r>
          </w:p>
        </w:tc>
        <w:tc>
          <w:tcPr>
            <w:tcW w:w="2410" w:type="dxa"/>
          </w:tcPr>
          <w:p w14:paraId="734788C6"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A57114A" w14:textId="66D1D022" w:rsidR="004F51F6" w:rsidRDefault="00663E23">
            <w:pPr>
              <w:pStyle w:val="CRCoverPage"/>
              <w:spacing w:after="0"/>
              <w:jc w:val="center"/>
              <w:rPr>
                <w:b/>
                <w:sz w:val="28"/>
                <w:lang w:val="en-US" w:eastAsia="zh-CN"/>
              </w:rPr>
            </w:pPr>
            <w:r>
              <w:rPr>
                <w:b/>
                <w:noProof/>
                <w:sz w:val="28"/>
              </w:rPr>
              <w:t>1</w:t>
            </w:r>
            <w:r w:rsidR="00421292">
              <w:rPr>
                <w:b/>
                <w:noProof/>
                <w:sz w:val="28"/>
              </w:rPr>
              <w:t>8.</w:t>
            </w:r>
            <w:r w:rsidR="0021532D">
              <w:rPr>
                <w:b/>
                <w:noProof/>
                <w:sz w:val="28"/>
              </w:rPr>
              <w:t>1</w:t>
            </w:r>
            <w:r w:rsidR="00421292">
              <w:rPr>
                <w:b/>
                <w:noProof/>
                <w:sz w:val="28"/>
              </w:rPr>
              <w:t>.</w:t>
            </w:r>
            <w:r>
              <w:rPr>
                <w:b/>
                <w:noProof/>
                <w:sz w:val="28"/>
              </w:rPr>
              <w:t>0</w:t>
            </w:r>
            <w:r w:rsidR="00FF327C">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FF327C">
              <w:rPr>
                <w:rFonts w:hint="eastAsia"/>
                <w:b/>
                <w:sz w:val="28"/>
                <w:lang w:val="en-US" w:eastAsia="zh-CN"/>
              </w:rPr>
              <w:fldChar w:fldCharType="end"/>
            </w:r>
          </w:p>
        </w:tc>
        <w:tc>
          <w:tcPr>
            <w:tcW w:w="143" w:type="dxa"/>
            <w:tcBorders>
              <w:right w:val="single" w:sz="4" w:space="0" w:color="auto"/>
            </w:tcBorders>
          </w:tcPr>
          <w:p w14:paraId="193EF304" w14:textId="77777777" w:rsidR="004F51F6" w:rsidRDefault="004F51F6">
            <w:pPr>
              <w:pStyle w:val="CRCoverPage"/>
              <w:spacing w:after="0"/>
            </w:pPr>
          </w:p>
        </w:tc>
      </w:tr>
      <w:tr w:rsidR="004F51F6" w14:paraId="7731C4A2" w14:textId="77777777">
        <w:tc>
          <w:tcPr>
            <w:tcW w:w="9641" w:type="dxa"/>
            <w:gridSpan w:val="9"/>
            <w:tcBorders>
              <w:left w:val="single" w:sz="4" w:space="0" w:color="auto"/>
              <w:right w:val="single" w:sz="4" w:space="0" w:color="auto"/>
            </w:tcBorders>
          </w:tcPr>
          <w:p w14:paraId="0293B274" w14:textId="77777777" w:rsidR="004F51F6" w:rsidRDefault="004F51F6">
            <w:pPr>
              <w:pStyle w:val="CRCoverPage"/>
              <w:spacing w:after="0"/>
            </w:pPr>
          </w:p>
        </w:tc>
      </w:tr>
      <w:tr w:rsidR="004F51F6" w14:paraId="3F7EDF92" w14:textId="77777777">
        <w:tc>
          <w:tcPr>
            <w:tcW w:w="9641" w:type="dxa"/>
            <w:gridSpan w:val="9"/>
            <w:tcBorders>
              <w:top w:val="single" w:sz="4" w:space="0" w:color="auto"/>
            </w:tcBorders>
          </w:tcPr>
          <w:p w14:paraId="4B517968" w14:textId="77777777" w:rsidR="004F51F6" w:rsidRDefault="004005C0">
            <w:pPr>
              <w:pStyle w:val="CRCoverPage"/>
              <w:spacing w:after="0"/>
              <w:jc w:val="center"/>
              <w:rPr>
                <w:rFonts w:cs="Arial"/>
                <w:i/>
                <w:lang w:eastAsia="zh-CN"/>
              </w:rPr>
            </w:pPr>
            <w:r>
              <w:rPr>
                <w:rFonts w:cs="Arial"/>
                <w:i/>
              </w:rPr>
              <w:t xml:space="preserve">For </w:t>
            </w:r>
            <w:hyperlink r:id="rId13"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0FAB739C" w14:textId="77777777" w:rsidR="004F51F6" w:rsidRDefault="00771D92">
            <w:pPr>
              <w:pStyle w:val="CRCoverPage"/>
              <w:spacing w:after="0"/>
              <w:jc w:val="center"/>
              <w:rPr>
                <w:rFonts w:cs="Arial"/>
                <w:i/>
              </w:rPr>
            </w:pPr>
            <w:hyperlink r:id="rId14" w:history="1">
              <w:r w:rsidR="004005C0">
                <w:rPr>
                  <w:rStyle w:val="af3"/>
                  <w:rFonts w:cs="Arial"/>
                  <w:i/>
                </w:rPr>
                <w:t>http://www.3gpp.org/Change-Requests</w:t>
              </w:r>
            </w:hyperlink>
            <w:r w:rsidR="004005C0">
              <w:rPr>
                <w:rFonts w:cs="Arial"/>
                <w:i/>
              </w:rPr>
              <w:t>.</w:t>
            </w:r>
          </w:p>
        </w:tc>
      </w:tr>
      <w:tr w:rsidR="004F51F6" w14:paraId="01CE1343" w14:textId="77777777">
        <w:tc>
          <w:tcPr>
            <w:tcW w:w="9641" w:type="dxa"/>
            <w:gridSpan w:val="9"/>
          </w:tcPr>
          <w:p w14:paraId="0153AADA" w14:textId="77777777" w:rsidR="004F51F6" w:rsidRDefault="004F51F6">
            <w:pPr>
              <w:pStyle w:val="CRCoverPage"/>
              <w:spacing w:after="0"/>
              <w:rPr>
                <w:sz w:val="8"/>
                <w:szCs w:val="8"/>
              </w:rPr>
            </w:pPr>
          </w:p>
        </w:tc>
      </w:tr>
    </w:tbl>
    <w:p w14:paraId="59C5AF4E"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00AB5841" w14:textId="77777777">
        <w:tc>
          <w:tcPr>
            <w:tcW w:w="2835" w:type="dxa"/>
          </w:tcPr>
          <w:p w14:paraId="0FE330FF" w14:textId="77777777" w:rsidR="004F51F6" w:rsidRDefault="004005C0">
            <w:pPr>
              <w:pStyle w:val="CRCoverPage"/>
              <w:tabs>
                <w:tab w:val="right" w:pos="2751"/>
              </w:tabs>
              <w:spacing w:after="0"/>
              <w:rPr>
                <w:b/>
                <w:i/>
              </w:rPr>
            </w:pPr>
            <w:r>
              <w:rPr>
                <w:b/>
                <w:i/>
              </w:rPr>
              <w:t>Proposed change affects:</w:t>
            </w:r>
          </w:p>
        </w:tc>
        <w:tc>
          <w:tcPr>
            <w:tcW w:w="1418" w:type="dxa"/>
          </w:tcPr>
          <w:p w14:paraId="19DB4FDA"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930DEE" w14:textId="77777777" w:rsidR="004F51F6" w:rsidRDefault="004F51F6">
            <w:pPr>
              <w:pStyle w:val="CRCoverPage"/>
              <w:spacing w:after="0"/>
              <w:jc w:val="center"/>
              <w:rPr>
                <w:b/>
                <w:caps/>
              </w:rPr>
            </w:pPr>
          </w:p>
        </w:tc>
        <w:tc>
          <w:tcPr>
            <w:tcW w:w="709" w:type="dxa"/>
            <w:tcBorders>
              <w:left w:val="single" w:sz="4" w:space="0" w:color="auto"/>
            </w:tcBorders>
          </w:tcPr>
          <w:p w14:paraId="5D8A0B9F"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CBA64" w14:textId="77777777" w:rsidR="004F51F6" w:rsidRDefault="004F51F6">
            <w:pPr>
              <w:pStyle w:val="CRCoverPage"/>
              <w:spacing w:after="0"/>
              <w:jc w:val="center"/>
              <w:rPr>
                <w:b/>
                <w:caps/>
              </w:rPr>
            </w:pPr>
          </w:p>
        </w:tc>
        <w:tc>
          <w:tcPr>
            <w:tcW w:w="2126" w:type="dxa"/>
          </w:tcPr>
          <w:p w14:paraId="7BB749D1"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7DFAC" w14:textId="0AA75ABD" w:rsidR="004F51F6" w:rsidRDefault="004F51F6">
            <w:pPr>
              <w:pStyle w:val="CRCoverPage"/>
              <w:spacing w:after="0"/>
              <w:jc w:val="center"/>
              <w:rPr>
                <w:b/>
                <w:caps/>
              </w:rPr>
            </w:pPr>
          </w:p>
        </w:tc>
        <w:tc>
          <w:tcPr>
            <w:tcW w:w="1418" w:type="dxa"/>
            <w:tcBorders>
              <w:left w:val="nil"/>
            </w:tcBorders>
          </w:tcPr>
          <w:p w14:paraId="7A6C8FFD"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DCDA31" w14:textId="77777777" w:rsidR="004F51F6" w:rsidRDefault="003679BE">
            <w:pPr>
              <w:pStyle w:val="CRCoverPage"/>
              <w:spacing w:after="0"/>
              <w:jc w:val="center"/>
              <w:rPr>
                <w:b/>
                <w:bCs/>
                <w:caps/>
              </w:rPr>
            </w:pPr>
            <w:r>
              <w:rPr>
                <w:b/>
                <w:bCs/>
                <w:caps/>
              </w:rPr>
              <w:t>X</w:t>
            </w:r>
          </w:p>
        </w:tc>
      </w:tr>
    </w:tbl>
    <w:p w14:paraId="48656FE8"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1A3ABA73" w14:textId="77777777">
        <w:tc>
          <w:tcPr>
            <w:tcW w:w="9640" w:type="dxa"/>
            <w:gridSpan w:val="11"/>
          </w:tcPr>
          <w:p w14:paraId="7682FD42" w14:textId="77777777" w:rsidR="004F51F6" w:rsidRDefault="004F51F6">
            <w:pPr>
              <w:pStyle w:val="CRCoverPage"/>
              <w:spacing w:after="0"/>
              <w:rPr>
                <w:sz w:val="8"/>
                <w:szCs w:val="8"/>
              </w:rPr>
            </w:pPr>
          </w:p>
        </w:tc>
      </w:tr>
      <w:tr w:rsidR="004F51F6" w14:paraId="444944B3" w14:textId="77777777">
        <w:tc>
          <w:tcPr>
            <w:tcW w:w="1843" w:type="dxa"/>
            <w:tcBorders>
              <w:top w:val="single" w:sz="4" w:space="0" w:color="auto"/>
              <w:left w:val="single" w:sz="4" w:space="0" w:color="auto"/>
            </w:tcBorders>
          </w:tcPr>
          <w:p w14:paraId="5A0F8FCA"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0C1333" w14:textId="5DC8403E" w:rsidR="004F51F6" w:rsidRDefault="004379A8" w:rsidP="00087D1A">
            <w:pPr>
              <w:pStyle w:val="CRCoverPage"/>
              <w:spacing w:after="0"/>
              <w:ind w:left="100"/>
            </w:pPr>
            <w:r w:rsidRPr="004379A8">
              <w:rPr>
                <w:lang w:eastAsia="zh-CN"/>
              </w:rPr>
              <w:t xml:space="preserve">How provide traffic characteristics </w:t>
            </w:r>
            <w:commentRangeStart w:id="1"/>
            <w:r w:rsidR="00DD3592">
              <w:rPr>
                <w:lang w:eastAsia="zh-CN"/>
              </w:rPr>
              <w:t>(Alt</w:t>
            </w:r>
            <w:r w:rsidR="00087D1A">
              <w:rPr>
                <w:lang w:eastAsia="zh-CN"/>
              </w:rPr>
              <w:t>2</w:t>
            </w:r>
            <w:r w:rsidR="00DB173E">
              <w:rPr>
                <w:lang w:eastAsia="zh-CN"/>
              </w:rPr>
              <w:t>)</w:t>
            </w:r>
            <w:r w:rsidR="000F2903">
              <w:rPr>
                <w:lang w:eastAsia="ja-JP"/>
              </w:rPr>
              <w:t xml:space="preserve"> </w:t>
            </w:r>
            <w:commentRangeEnd w:id="1"/>
            <w:r w:rsidR="00087D1A">
              <w:rPr>
                <w:rStyle w:val="af4"/>
                <w:rFonts w:ascii="Times New Roman" w:hAnsi="Times New Roman"/>
              </w:rPr>
              <w:commentReference w:id="1"/>
            </w:r>
            <w:r w:rsidRPr="004379A8">
              <w:rPr>
                <w:lang w:eastAsia="zh-CN"/>
              </w:rPr>
              <w:t>in KI#8</w:t>
            </w:r>
          </w:p>
        </w:tc>
      </w:tr>
      <w:tr w:rsidR="004F51F6" w14:paraId="594F0E07" w14:textId="77777777">
        <w:trPr>
          <w:trHeight w:val="60"/>
        </w:trPr>
        <w:tc>
          <w:tcPr>
            <w:tcW w:w="1843" w:type="dxa"/>
            <w:tcBorders>
              <w:left w:val="single" w:sz="4" w:space="0" w:color="auto"/>
            </w:tcBorders>
          </w:tcPr>
          <w:p w14:paraId="49DD5135"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A813159" w14:textId="77777777" w:rsidR="004F51F6" w:rsidRDefault="004F51F6">
            <w:pPr>
              <w:pStyle w:val="CRCoverPage"/>
              <w:spacing w:after="0"/>
              <w:rPr>
                <w:sz w:val="8"/>
                <w:szCs w:val="8"/>
              </w:rPr>
            </w:pPr>
          </w:p>
        </w:tc>
      </w:tr>
      <w:tr w:rsidR="004F51F6" w14:paraId="6BD90B14" w14:textId="77777777">
        <w:trPr>
          <w:trHeight w:val="286"/>
        </w:trPr>
        <w:tc>
          <w:tcPr>
            <w:tcW w:w="1843" w:type="dxa"/>
            <w:tcBorders>
              <w:left w:val="single" w:sz="4" w:space="0" w:color="auto"/>
            </w:tcBorders>
          </w:tcPr>
          <w:p w14:paraId="48DA158F"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79E1D1" w14:textId="11CC8B24" w:rsidR="004F51F6" w:rsidRDefault="000F2903">
            <w:pPr>
              <w:pStyle w:val="CRCoverPage"/>
              <w:spacing w:after="0"/>
              <w:ind w:left="100"/>
              <w:rPr>
                <w:lang w:val="en-US" w:eastAsia="zh-CN"/>
              </w:rPr>
            </w:pPr>
            <w:r>
              <w:rPr>
                <w:rFonts w:hint="eastAsia"/>
                <w:lang w:val="en-US" w:eastAsia="zh-CN"/>
              </w:rPr>
              <w:t>vivo</w:t>
            </w:r>
          </w:p>
        </w:tc>
      </w:tr>
      <w:tr w:rsidR="004F51F6" w14:paraId="459FAE0F" w14:textId="77777777">
        <w:tc>
          <w:tcPr>
            <w:tcW w:w="1843" w:type="dxa"/>
            <w:tcBorders>
              <w:left w:val="single" w:sz="4" w:space="0" w:color="auto"/>
            </w:tcBorders>
          </w:tcPr>
          <w:p w14:paraId="008AFDB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3454A2" w14:textId="77777777" w:rsidR="004F51F6" w:rsidRDefault="004005C0">
            <w:pPr>
              <w:pStyle w:val="CRCoverPage"/>
              <w:spacing w:after="0"/>
              <w:ind w:left="100"/>
            </w:pPr>
            <w:r>
              <w:t>SA2</w:t>
            </w:r>
          </w:p>
        </w:tc>
      </w:tr>
      <w:tr w:rsidR="004F51F6" w14:paraId="67779790" w14:textId="77777777">
        <w:tc>
          <w:tcPr>
            <w:tcW w:w="1843" w:type="dxa"/>
            <w:tcBorders>
              <w:left w:val="single" w:sz="4" w:space="0" w:color="auto"/>
            </w:tcBorders>
          </w:tcPr>
          <w:p w14:paraId="19E5475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0BEEE944" w14:textId="77777777" w:rsidR="004F51F6" w:rsidRDefault="004F51F6">
            <w:pPr>
              <w:pStyle w:val="CRCoverPage"/>
              <w:spacing w:after="0"/>
              <w:rPr>
                <w:sz w:val="8"/>
                <w:szCs w:val="8"/>
              </w:rPr>
            </w:pPr>
          </w:p>
        </w:tc>
      </w:tr>
      <w:tr w:rsidR="004F51F6" w14:paraId="25B73B99" w14:textId="77777777">
        <w:tc>
          <w:tcPr>
            <w:tcW w:w="1843" w:type="dxa"/>
            <w:tcBorders>
              <w:left w:val="single" w:sz="4" w:space="0" w:color="auto"/>
            </w:tcBorders>
          </w:tcPr>
          <w:p w14:paraId="71FE628D"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4717A300"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70D50081" w14:textId="77777777" w:rsidR="004F51F6" w:rsidRDefault="004F51F6">
            <w:pPr>
              <w:pStyle w:val="CRCoverPage"/>
              <w:spacing w:after="0"/>
              <w:ind w:right="100"/>
            </w:pPr>
          </w:p>
        </w:tc>
        <w:tc>
          <w:tcPr>
            <w:tcW w:w="1417" w:type="dxa"/>
            <w:gridSpan w:val="3"/>
            <w:tcBorders>
              <w:left w:val="nil"/>
            </w:tcBorders>
          </w:tcPr>
          <w:p w14:paraId="368135F9"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16005485" w14:textId="2B19A85B" w:rsidR="004F51F6" w:rsidRDefault="001C5583" w:rsidP="00663E23">
            <w:pPr>
              <w:pStyle w:val="CRCoverPage"/>
              <w:spacing w:after="0"/>
              <w:ind w:left="100"/>
              <w:rPr>
                <w:lang w:val="en-US" w:eastAsia="zh-CN"/>
              </w:rPr>
            </w:pPr>
            <w:r>
              <w:t>2023-0</w:t>
            </w:r>
            <w:r w:rsidR="000F2903">
              <w:t>4</w:t>
            </w:r>
            <w:r>
              <w:t>-</w:t>
            </w:r>
            <w:r w:rsidR="000F2903">
              <w:t>06</w:t>
            </w:r>
          </w:p>
        </w:tc>
      </w:tr>
      <w:tr w:rsidR="004F51F6" w14:paraId="17B09446" w14:textId="77777777">
        <w:tc>
          <w:tcPr>
            <w:tcW w:w="1843" w:type="dxa"/>
            <w:tcBorders>
              <w:left w:val="single" w:sz="4" w:space="0" w:color="auto"/>
            </w:tcBorders>
          </w:tcPr>
          <w:p w14:paraId="017628CA" w14:textId="77777777" w:rsidR="004F51F6" w:rsidRDefault="004F51F6">
            <w:pPr>
              <w:pStyle w:val="CRCoverPage"/>
              <w:spacing w:after="0"/>
              <w:rPr>
                <w:b/>
                <w:i/>
                <w:sz w:val="8"/>
                <w:szCs w:val="8"/>
              </w:rPr>
            </w:pPr>
          </w:p>
        </w:tc>
        <w:tc>
          <w:tcPr>
            <w:tcW w:w="1986" w:type="dxa"/>
            <w:gridSpan w:val="4"/>
          </w:tcPr>
          <w:p w14:paraId="2D077672" w14:textId="77777777" w:rsidR="004F51F6" w:rsidRDefault="004F51F6">
            <w:pPr>
              <w:pStyle w:val="CRCoverPage"/>
              <w:spacing w:after="0"/>
              <w:rPr>
                <w:sz w:val="8"/>
                <w:szCs w:val="8"/>
              </w:rPr>
            </w:pPr>
          </w:p>
        </w:tc>
        <w:tc>
          <w:tcPr>
            <w:tcW w:w="2267" w:type="dxa"/>
            <w:gridSpan w:val="2"/>
          </w:tcPr>
          <w:p w14:paraId="1257BB93" w14:textId="77777777" w:rsidR="004F51F6" w:rsidRDefault="004F51F6">
            <w:pPr>
              <w:pStyle w:val="CRCoverPage"/>
              <w:spacing w:after="0"/>
              <w:rPr>
                <w:sz w:val="8"/>
                <w:szCs w:val="8"/>
              </w:rPr>
            </w:pPr>
          </w:p>
        </w:tc>
        <w:tc>
          <w:tcPr>
            <w:tcW w:w="1417" w:type="dxa"/>
            <w:gridSpan w:val="3"/>
          </w:tcPr>
          <w:p w14:paraId="4AC3B24F" w14:textId="77777777" w:rsidR="004F51F6" w:rsidRDefault="004F51F6">
            <w:pPr>
              <w:pStyle w:val="CRCoverPage"/>
              <w:spacing w:after="0"/>
              <w:rPr>
                <w:sz w:val="8"/>
                <w:szCs w:val="8"/>
              </w:rPr>
            </w:pPr>
          </w:p>
        </w:tc>
        <w:tc>
          <w:tcPr>
            <w:tcW w:w="2127" w:type="dxa"/>
            <w:tcBorders>
              <w:right w:val="single" w:sz="4" w:space="0" w:color="auto"/>
            </w:tcBorders>
          </w:tcPr>
          <w:p w14:paraId="509C4FDC" w14:textId="77777777" w:rsidR="004F51F6" w:rsidRDefault="004F51F6">
            <w:pPr>
              <w:pStyle w:val="CRCoverPage"/>
              <w:spacing w:after="0"/>
              <w:rPr>
                <w:sz w:val="8"/>
                <w:szCs w:val="8"/>
              </w:rPr>
            </w:pPr>
          </w:p>
        </w:tc>
      </w:tr>
      <w:tr w:rsidR="004F51F6" w14:paraId="4B0A8F01" w14:textId="77777777">
        <w:trPr>
          <w:cantSplit/>
        </w:trPr>
        <w:tc>
          <w:tcPr>
            <w:tcW w:w="1843" w:type="dxa"/>
            <w:tcBorders>
              <w:left w:val="single" w:sz="4" w:space="0" w:color="auto"/>
            </w:tcBorders>
          </w:tcPr>
          <w:p w14:paraId="6C3503BD"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48DD6059"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FC60561" w14:textId="77777777" w:rsidR="004F51F6" w:rsidRDefault="004F51F6">
            <w:pPr>
              <w:pStyle w:val="CRCoverPage"/>
              <w:spacing w:after="0"/>
            </w:pPr>
          </w:p>
        </w:tc>
        <w:tc>
          <w:tcPr>
            <w:tcW w:w="1417" w:type="dxa"/>
            <w:gridSpan w:val="3"/>
            <w:tcBorders>
              <w:left w:val="nil"/>
            </w:tcBorders>
          </w:tcPr>
          <w:p w14:paraId="1AC94C48"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37802B51" w14:textId="77777777" w:rsidR="004F51F6" w:rsidRDefault="00984D87">
            <w:pPr>
              <w:pStyle w:val="CRCoverPage"/>
              <w:spacing w:after="0"/>
              <w:ind w:left="100"/>
            </w:pPr>
            <w:r>
              <w:t>Rel-18</w:t>
            </w:r>
          </w:p>
        </w:tc>
      </w:tr>
      <w:tr w:rsidR="004F51F6" w14:paraId="49F52EDD" w14:textId="77777777">
        <w:tc>
          <w:tcPr>
            <w:tcW w:w="1843" w:type="dxa"/>
            <w:tcBorders>
              <w:left w:val="single" w:sz="4" w:space="0" w:color="auto"/>
              <w:bottom w:val="single" w:sz="4" w:space="0" w:color="auto"/>
            </w:tcBorders>
          </w:tcPr>
          <w:p w14:paraId="6F1CE543" w14:textId="77777777" w:rsidR="004F51F6" w:rsidRDefault="004F51F6">
            <w:pPr>
              <w:pStyle w:val="CRCoverPage"/>
              <w:spacing w:after="0"/>
              <w:rPr>
                <w:b/>
                <w:i/>
              </w:rPr>
            </w:pPr>
          </w:p>
        </w:tc>
        <w:tc>
          <w:tcPr>
            <w:tcW w:w="4677" w:type="dxa"/>
            <w:gridSpan w:val="8"/>
            <w:tcBorders>
              <w:bottom w:val="single" w:sz="4" w:space="0" w:color="auto"/>
            </w:tcBorders>
          </w:tcPr>
          <w:p w14:paraId="42943B9E"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4BBFF50A"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E2855E7"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0C744D85"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64CEAF8C"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68316B98"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4AF988F9" w14:textId="77777777" w:rsidR="004F51F6" w:rsidRDefault="004005C0">
            <w:pPr>
              <w:pStyle w:val="CRCoverPage"/>
              <w:rPr>
                <w:sz w:val="18"/>
                <w:lang w:eastAsia="zh-CN"/>
              </w:rPr>
            </w:pPr>
            <w:r>
              <w:rPr>
                <w:sz w:val="18"/>
              </w:rPr>
              <w:t>Detailed explanations of the above categories can</w:t>
            </w:r>
          </w:p>
          <w:p w14:paraId="6208A1BB" w14:textId="77777777" w:rsidR="004F51F6" w:rsidRDefault="004005C0">
            <w:pPr>
              <w:pStyle w:val="CRCoverPage"/>
            </w:pPr>
            <w:r>
              <w:rPr>
                <w:sz w:val="18"/>
              </w:rPr>
              <w:t xml:space="preserve">be found in 3GPP </w:t>
            </w:r>
            <w:hyperlink r:id="rId18"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003164A5"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01EEBC07"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3EB000DB"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011DAF2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6AD4803E"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7548C302" w14:textId="77777777" w:rsidR="004F51F6" w:rsidRDefault="004005C0">
            <w:pPr>
              <w:pStyle w:val="CRCoverPage"/>
              <w:tabs>
                <w:tab w:val="left" w:pos="950"/>
              </w:tabs>
              <w:spacing w:after="0"/>
              <w:ind w:left="241" w:hanging="241"/>
              <w:rPr>
                <w:i/>
                <w:sz w:val="18"/>
                <w:lang w:eastAsia="zh-CN"/>
              </w:rPr>
            </w:pPr>
            <w:r>
              <w:rPr>
                <w:i/>
                <w:sz w:val="18"/>
              </w:rPr>
              <w:t>…</w:t>
            </w:r>
          </w:p>
          <w:p w14:paraId="036E0C1B"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2FD31C5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50F2CF61"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0AA8AA"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1AB8489" w14:textId="77777777">
        <w:tc>
          <w:tcPr>
            <w:tcW w:w="1843" w:type="dxa"/>
          </w:tcPr>
          <w:p w14:paraId="5E13BB76" w14:textId="77777777" w:rsidR="004F51F6" w:rsidRDefault="004F51F6">
            <w:pPr>
              <w:pStyle w:val="CRCoverPage"/>
              <w:spacing w:after="0"/>
              <w:rPr>
                <w:b/>
                <w:i/>
                <w:sz w:val="8"/>
                <w:szCs w:val="8"/>
              </w:rPr>
            </w:pPr>
          </w:p>
        </w:tc>
        <w:tc>
          <w:tcPr>
            <w:tcW w:w="7797" w:type="dxa"/>
            <w:gridSpan w:val="10"/>
          </w:tcPr>
          <w:p w14:paraId="360B7C47" w14:textId="77777777" w:rsidR="004F51F6" w:rsidRDefault="004F51F6">
            <w:pPr>
              <w:pStyle w:val="CRCoverPage"/>
              <w:spacing w:after="0"/>
              <w:rPr>
                <w:sz w:val="8"/>
                <w:szCs w:val="8"/>
              </w:rPr>
            </w:pPr>
          </w:p>
        </w:tc>
      </w:tr>
      <w:tr w:rsidR="004F51F6" w14:paraId="40D378A5" w14:textId="77777777">
        <w:tc>
          <w:tcPr>
            <w:tcW w:w="2694" w:type="dxa"/>
            <w:gridSpan w:val="2"/>
            <w:tcBorders>
              <w:top w:val="single" w:sz="4" w:space="0" w:color="auto"/>
              <w:left w:val="single" w:sz="4" w:space="0" w:color="auto"/>
            </w:tcBorders>
          </w:tcPr>
          <w:p w14:paraId="5C08665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61F877" w14:textId="515C7A90" w:rsidR="00404838" w:rsidRPr="00F950D7" w:rsidRDefault="00404838" w:rsidP="00404838">
            <w:pPr>
              <w:pStyle w:val="CRCoverPage"/>
              <w:spacing w:after="0"/>
              <w:rPr>
                <w:rFonts w:cs="Arial"/>
                <w:lang w:eastAsia="zh-CN"/>
              </w:rPr>
            </w:pPr>
            <w:r w:rsidRPr="00F950D7">
              <w:rPr>
                <w:rFonts w:cs="Arial"/>
                <w:lang w:eastAsia="zh-CN"/>
              </w:rPr>
              <w:t>There is EN unfixed yet</w:t>
            </w:r>
            <w:r w:rsidR="00457018" w:rsidRPr="00F950D7">
              <w:rPr>
                <w:rFonts w:cs="Arial"/>
                <w:lang w:eastAsia="zh-CN"/>
              </w:rPr>
              <w:t xml:space="preserve"> in XRM</w:t>
            </w:r>
            <w:r w:rsidRPr="00F950D7">
              <w:rPr>
                <w:rFonts w:cs="Arial"/>
                <w:lang w:eastAsia="zh-CN"/>
              </w:rPr>
              <w:t xml:space="preserve">: </w:t>
            </w:r>
          </w:p>
          <w:p w14:paraId="5BB60126" w14:textId="6914ECAE" w:rsidR="00404838" w:rsidRPr="00F950D7" w:rsidRDefault="00404838" w:rsidP="00404838">
            <w:pPr>
              <w:pStyle w:val="CRCoverPage"/>
              <w:numPr>
                <w:ilvl w:val="0"/>
                <w:numId w:val="6"/>
              </w:numPr>
              <w:spacing w:after="0"/>
              <w:rPr>
                <w:rFonts w:cs="Arial"/>
                <w:lang w:eastAsia="zh-CN"/>
              </w:rPr>
            </w:pPr>
            <w:r w:rsidRPr="00F950D7">
              <w:rPr>
                <w:rFonts w:cs="Arial"/>
                <w:lang w:eastAsia="zh-CN"/>
              </w:rPr>
              <w:t>Editor’s note: The method used to provide the Periodicity information to SMF is FFS.</w:t>
            </w:r>
          </w:p>
          <w:p w14:paraId="78E3F8F1" w14:textId="5CD21B27" w:rsidR="00404838" w:rsidRPr="00F950D7" w:rsidRDefault="00404838" w:rsidP="00404838">
            <w:pPr>
              <w:pStyle w:val="CRCoverPage"/>
              <w:spacing w:after="0"/>
              <w:rPr>
                <w:rFonts w:cs="Arial"/>
                <w:lang w:eastAsia="zh-CN"/>
              </w:rPr>
            </w:pPr>
          </w:p>
          <w:p w14:paraId="354174E4" w14:textId="05B16813" w:rsidR="00404838" w:rsidRPr="00F950D7" w:rsidRDefault="00404838" w:rsidP="00404838">
            <w:pPr>
              <w:rPr>
                <w:rFonts w:ascii="Arial" w:hAnsi="Arial" w:cs="Arial"/>
                <w:lang w:eastAsia="zh-CN"/>
              </w:rPr>
            </w:pPr>
            <w:r w:rsidRPr="00F950D7">
              <w:rPr>
                <w:rFonts w:ascii="Arial" w:hAnsi="Arial" w:cs="Arial"/>
                <w:lang w:eastAsia="zh-CN"/>
              </w:rPr>
              <w:t xml:space="preserve">As introduced by rel17 IIOT, the AF (not TSN AF) provides the parameters </w:t>
            </w:r>
            <w:r w:rsidRPr="00F950D7">
              <w:rPr>
                <w:rFonts w:ascii="Arial" w:hAnsi="Arial" w:cs="Arial"/>
              </w:rPr>
              <w:t>of traffic characteristics (i.e. periodicity, etc.)</w:t>
            </w:r>
            <w:r w:rsidRPr="00F950D7">
              <w:rPr>
                <w:rFonts w:ascii="Arial" w:hAnsi="Arial" w:cs="Arial"/>
                <w:lang w:eastAsia="zh-CN"/>
              </w:rPr>
              <w:t xml:space="preserve"> to the 5GS. When the AF is untrusted, the NEF forward those parameters to the TSCTSF to generate TSC Assistance Container. The PCF forwards the TSC Assistance Container received from the TSCTSF to the SMF. </w:t>
            </w:r>
          </w:p>
          <w:p w14:paraId="2B2E11F7" w14:textId="77777777" w:rsidR="00404838" w:rsidRPr="00F950D7" w:rsidRDefault="00404838" w:rsidP="00404838">
            <w:pPr>
              <w:rPr>
                <w:rFonts w:ascii="Arial" w:hAnsi="Arial" w:cs="Arial"/>
                <w:lang w:eastAsia="zh-CN"/>
              </w:rPr>
            </w:pPr>
            <w:r w:rsidRPr="00F950D7">
              <w:rPr>
                <w:rFonts w:ascii="Arial" w:hAnsi="Arial" w:cs="Arial"/>
                <w:lang w:eastAsia="zh-CN"/>
              </w:rPr>
              <w:t>When XRM is introduced, there used to be a proposal to reuse TSCAC for XRM. For this proposal, the following concerns have been received:</w:t>
            </w:r>
          </w:p>
          <w:p w14:paraId="217400FB" w14:textId="01F2464C" w:rsidR="00404838" w:rsidRPr="00F950D7" w:rsidRDefault="00404838" w:rsidP="00404838">
            <w:pPr>
              <w:pStyle w:val="afb"/>
              <w:numPr>
                <w:ilvl w:val="0"/>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b/>
                <w:color w:val="auto"/>
                <w:lang w:eastAsia="zh-CN"/>
              </w:rPr>
              <w:t>Concern1</w:t>
            </w:r>
            <w:r w:rsidRPr="00F950D7">
              <w:rPr>
                <w:rFonts w:ascii="Arial" w:hAnsi="Arial" w:cs="Arial"/>
                <w:color w:val="auto"/>
                <w:lang w:eastAsia="zh-CN"/>
              </w:rPr>
              <w:t>：</w:t>
            </w:r>
            <w:r w:rsidRPr="00F950D7">
              <w:rPr>
                <w:rFonts w:ascii="Arial" w:hAnsi="Arial" w:cs="Arial"/>
                <w:color w:val="auto"/>
                <w:lang w:eastAsia="zh-CN"/>
              </w:rPr>
              <w:t xml:space="preserve">The AF has supported to provide parameters </w:t>
            </w:r>
            <w:r w:rsidRPr="00F950D7">
              <w:rPr>
                <w:rFonts w:ascii="Arial" w:hAnsi="Arial" w:cs="Arial"/>
                <w:color w:val="auto"/>
              </w:rPr>
              <w:t>(i.e. periodicity, etc.)</w:t>
            </w:r>
            <w:r w:rsidRPr="00F950D7">
              <w:rPr>
                <w:rFonts w:ascii="Arial" w:hAnsi="Arial" w:cs="Arial"/>
                <w:color w:val="auto"/>
                <w:lang w:eastAsia="zh-CN"/>
              </w:rPr>
              <w:t xml:space="preserve"> of traffic characteristics to 5G network. In theory, parameters of traffic characteris</w:t>
            </w:r>
            <w:r w:rsidRPr="00F950D7">
              <w:rPr>
                <w:rFonts w:ascii="Arial" w:hAnsi="Arial" w:cs="Arial"/>
                <w:color w:val="auto"/>
              </w:rPr>
              <w:t xml:space="preserve">tics are possible be provided to the PCF directly when the AF is trusted. Why the AF repeat to provide </w:t>
            </w:r>
            <w:r w:rsidRPr="00F950D7">
              <w:rPr>
                <w:rFonts w:ascii="Arial" w:hAnsi="Arial" w:cs="Arial"/>
                <w:color w:val="auto"/>
                <w:lang w:eastAsia="zh-CN"/>
              </w:rPr>
              <w:t>TSC Assistance Container.</w:t>
            </w:r>
          </w:p>
          <w:p w14:paraId="7A566543" w14:textId="77777777" w:rsidR="00404838" w:rsidRPr="00F950D7" w:rsidRDefault="00404838" w:rsidP="00404838">
            <w:pPr>
              <w:pStyle w:val="afb"/>
              <w:numPr>
                <w:ilvl w:val="0"/>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b/>
                <w:color w:val="auto"/>
                <w:lang w:eastAsia="zh-CN"/>
              </w:rPr>
              <w:t>Concern2</w:t>
            </w:r>
            <w:r w:rsidRPr="00F950D7">
              <w:rPr>
                <w:rFonts w:ascii="Arial" w:hAnsi="Arial" w:cs="Arial"/>
                <w:color w:val="auto"/>
                <w:lang w:eastAsia="zh-CN"/>
              </w:rPr>
              <w:t>：</w:t>
            </w:r>
            <w:r w:rsidRPr="00F950D7">
              <w:rPr>
                <w:rFonts w:ascii="Arial" w:hAnsi="Arial" w:cs="Arial"/>
                <w:color w:val="auto"/>
                <w:lang w:eastAsia="zh-CN"/>
              </w:rPr>
              <w:t xml:space="preserve">The proposal makes both AF and TSCTSF generate TSCAC and work being repeated. </w:t>
            </w:r>
          </w:p>
          <w:p w14:paraId="5F77B180" w14:textId="74B826ED" w:rsidR="00404838" w:rsidRPr="00F950D7" w:rsidRDefault="00404838" w:rsidP="00404838">
            <w:pPr>
              <w:pStyle w:val="afb"/>
              <w:numPr>
                <w:ilvl w:val="0"/>
                <w:numId w:val="5"/>
              </w:numPr>
              <w:overflowPunct/>
              <w:autoSpaceDE/>
              <w:autoSpaceDN/>
              <w:adjustRightInd/>
              <w:contextualSpacing/>
              <w:textAlignment w:val="auto"/>
              <w:rPr>
                <w:rFonts w:ascii="Arial" w:hAnsi="Arial" w:cs="Arial"/>
                <w:color w:val="auto"/>
              </w:rPr>
            </w:pPr>
            <w:r w:rsidRPr="00F950D7">
              <w:rPr>
                <w:rFonts w:ascii="Arial" w:hAnsi="Arial" w:cs="Arial"/>
                <w:b/>
                <w:color w:val="auto"/>
                <w:lang w:eastAsia="zh-CN"/>
              </w:rPr>
              <w:t>Concern3</w:t>
            </w:r>
            <w:r w:rsidRPr="00F950D7">
              <w:rPr>
                <w:rFonts w:ascii="Arial" w:hAnsi="Arial" w:cs="Arial"/>
                <w:color w:val="auto"/>
                <w:lang w:eastAsia="zh-CN"/>
              </w:rPr>
              <w:t>：</w:t>
            </w:r>
            <w:bookmarkStart w:id="3" w:name="_Hlk131079956"/>
            <w:r w:rsidRPr="00F950D7">
              <w:rPr>
                <w:rFonts w:ascii="Arial" w:hAnsi="Arial" w:cs="Arial"/>
                <w:color w:val="auto"/>
                <w:lang w:eastAsia="zh-CN"/>
              </w:rPr>
              <w:t xml:space="preserve">TSC Assistance Container literally is used for TSC scenario </w:t>
            </w:r>
            <w:r w:rsidRPr="00F950D7">
              <w:rPr>
                <w:rFonts w:ascii="Arial" w:hAnsi="Arial" w:cs="Arial"/>
                <w:color w:val="auto"/>
              </w:rPr>
              <w:t>and is not sufficiently forward compatible to the non-TSC traffic.</w:t>
            </w:r>
            <w:bookmarkEnd w:id="3"/>
            <w:r w:rsidRPr="00F950D7">
              <w:rPr>
                <w:rFonts w:ascii="Arial" w:hAnsi="Arial" w:cs="Arial"/>
                <w:color w:val="auto"/>
              </w:rPr>
              <w:t xml:space="preserve"> </w:t>
            </w:r>
            <w:r w:rsidRPr="00F950D7">
              <w:rPr>
                <w:rFonts w:ascii="Arial" w:hAnsi="Arial" w:cs="Arial"/>
                <w:color w:val="auto"/>
                <w:lang w:eastAsia="zh-CN"/>
              </w:rPr>
              <w:t>It</w:t>
            </w:r>
            <w:r w:rsidRPr="00F950D7">
              <w:rPr>
                <w:rFonts w:ascii="Arial" w:hAnsi="Arial" w:cs="Arial"/>
                <w:color w:val="auto"/>
              </w:rPr>
              <w:t xml:space="preserve"> can be foreseen more and more traffic characteristic information may be considered in the network and the traffic can be non-TSC, so the</w:t>
            </w:r>
            <w:r w:rsidRPr="00F950D7">
              <w:rPr>
                <w:rFonts w:ascii="Arial" w:hAnsi="Arial" w:cs="Arial"/>
                <w:color w:val="auto"/>
                <w:lang w:eastAsia="zh-CN"/>
              </w:rPr>
              <w:t xml:space="preserve"> TSC Assistance Container is not sufficiently</w:t>
            </w:r>
            <w:r w:rsidRPr="00F950D7">
              <w:rPr>
                <w:rFonts w:ascii="Arial" w:hAnsi="Arial" w:cs="Arial"/>
                <w:color w:val="auto"/>
              </w:rPr>
              <w:t xml:space="preserve"> forward compatible.</w:t>
            </w:r>
          </w:p>
          <w:p w14:paraId="1B28DE89" w14:textId="60B10F56" w:rsidR="00404838" w:rsidRPr="00F950D7" w:rsidRDefault="00457018" w:rsidP="00404838">
            <w:pPr>
              <w:rPr>
                <w:rFonts w:ascii="Arial" w:hAnsi="Arial" w:cs="Arial"/>
                <w:lang w:eastAsia="zh-CN"/>
              </w:rPr>
            </w:pPr>
            <w:bookmarkStart w:id="4" w:name="_Hlk131679777"/>
            <w:bookmarkStart w:id="5" w:name="_Hlk131671009"/>
            <w:r w:rsidRPr="00F950D7">
              <w:rPr>
                <w:rFonts w:ascii="Arial" w:hAnsi="Arial" w:cs="Arial"/>
                <w:lang w:eastAsia="zh-CN"/>
              </w:rPr>
              <w:t xml:space="preserve">Hence </w:t>
            </w:r>
            <w:r w:rsidR="00404838" w:rsidRPr="00F950D7">
              <w:rPr>
                <w:rFonts w:ascii="Arial" w:hAnsi="Arial" w:cs="Arial"/>
                <w:lang w:eastAsia="zh-CN"/>
              </w:rPr>
              <w:t xml:space="preserve">the issue is </w:t>
            </w:r>
            <w:r w:rsidR="00F950D7">
              <w:rPr>
                <w:rFonts w:ascii="Arial" w:hAnsi="Arial" w:cs="Arial"/>
                <w:lang w:eastAsia="zh-CN"/>
              </w:rPr>
              <w:t xml:space="preserve">not </w:t>
            </w:r>
            <w:r w:rsidR="00404838" w:rsidRPr="00F950D7">
              <w:rPr>
                <w:rFonts w:ascii="Arial" w:hAnsi="Arial" w:cs="Arial"/>
                <w:lang w:eastAsia="zh-CN"/>
              </w:rPr>
              <w:t>as simple as “reusing TSCAC or not”</w:t>
            </w:r>
            <w:r w:rsidRPr="00F950D7">
              <w:rPr>
                <w:rFonts w:ascii="Arial" w:hAnsi="Arial" w:cs="Arial"/>
                <w:lang w:eastAsia="zh-CN"/>
              </w:rPr>
              <w:t xml:space="preserve"> only, but also about whether the same handling </w:t>
            </w:r>
            <w:r w:rsidR="00F950D7">
              <w:rPr>
                <w:rFonts w:ascii="Arial" w:hAnsi="Arial" w:cs="Arial"/>
                <w:lang w:eastAsia="zh-CN"/>
              </w:rPr>
              <w:t>is needed for both</w:t>
            </w:r>
            <w:r w:rsidRPr="00F950D7">
              <w:rPr>
                <w:rFonts w:ascii="Arial" w:hAnsi="Arial" w:cs="Arial"/>
                <w:lang w:eastAsia="zh-CN"/>
              </w:rPr>
              <w:t xml:space="preserve"> TSC and XRM or not. </w:t>
            </w:r>
            <w:bookmarkEnd w:id="4"/>
            <w:r w:rsidRPr="00F950D7">
              <w:rPr>
                <w:rFonts w:ascii="Arial" w:hAnsi="Arial" w:cs="Arial"/>
                <w:lang w:eastAsia="zh-CN"/>
              </w:rPr>
              <w:lastRenderedPageBreak/>
              <w:t>M</w:t>
            </w:r>
            <w:r w:rsidR="00404838" w:rsidRPr="00F950D7">
              <w:rPr>
                <w:rFonts w:ascii="Arial" w:hAnsi="Arial" w:cs="Arial"/>
                <w:lang w:eastAsia="zh-CN"/>
              </w:rPr>
              <w:t>any options are proposed to be considered</w:t>
            </w:r>
            <w:r w:rsidRPr="00F950D7">
              <w:rPr>
                <w:rFonts w:ascii="Arial" w:hAnsi="Arial" w:cs="Arial"/>
                <w:lang w:eastAsia="zh-CN"/>
              </w:rPr>
              <w:t xml:space="preserve"> which </w:t>
            </w:r>
            <w:r w:rsidR="00404838" w:rsidRPr="00F950D7">
              <w:rPr>
                <w:rFonts w:ascii="Arial" w:hAnsi="Arial" w:cs="Arial"/>
                <w:lang w:eastAsia="zh-CN"/>
              </w:rPr>
              <w:t>can be categorized as the following:</w:t>
            </w:r>
          </w:p>
          <w:p w14:paraId="09EDEC0A" w14:textId="77777777" w:rsidR="00404838" w:rsidRPr="00F950D7" w:rsidRDefault="00404838" w:rsidP="00404838">
            <w:pPr>
              <w:pStyle w:val="afb"/>
              <w:numPr>
                <w:ilvl w:val="0"/>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b/>
                <w:color w:val="auto"/>
              </w:rPr>
              <w:t>Category 1</w:t>
            </w:r>
            <w:r w:rsidRPr="00F950D7">
              <w:rPr>
                <w:rFonts w:ascii="Arial" w:hAnsi="Arial" w:cs="Arial"/>
                <w:color w:val="auto"/>
              </w:rPr>
              <w:t>,</w:t>
            </w:r>
            <w:r w:rsidRPr="00F950D7">
              <w:rPr>
                <w:rFonts w:ascii="Arial" w:eastAsia="等线" w:hAnsi="Arial" w:cs="Arial"/>
                <w:color w:val="auto"/>
              </w:rPr>
              <w:t xml:space="preserve"> Legacy for TSC in unchanged,</w:t>
            </w:r>
            <w:r w:rsidRPr="00F950D7">
              <w:rPr>
                <w:rFonts w:ascii="Arial" w:hAnsi="Arial" w:cs="Arial"/>
                <w:color w:val="auto"/>
              </w:rPr>
              <w:t xml:space="preserve"> different handling for TSC and XRM in AF, PCF and/or SMF.</w:t>
            </w:r>
          </w:p>
          <w:p w14:paraId="0784ECF0" w14:textId="77777777" w:rsidR="00404838" w:rsidRPr="00F950D7" w:rsidRDefault="00404838" w:rsidP="00404838">
            <w:pPr>
              <w:pStyle w:val="afb"/>
              <w:numPr>
                <w:ilvl w:val="0"/>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b/>
                <w:color w:val="auto"/>
              </w:rPr>
              <w:t>Category 2</w:t>
            </w:r>
            <w:r w:rsidRPr="00F950D7">
              <w:rPr>
                <w:rFonts w:ascii="Arial" w:hAnsi="Arial" w:cs="Arial"/>
                <w:color w:val="auto"/>
              </w:rPr>
              <w:t xml:space="preserve">: Same handling for TSC and XRM in AF/PCF/SMF with one container: </w:t>
            </w:r>
          </w:p>
          <w:p w14:paraId="11827A99" w14:textId="77777777" w:rsidR="00404838" w:rsidRPr="00F950D7" w:rsidRDefault="00404838" w:rsidP="00404838">
            <w:pPr>
              <w:pStyle w:val="afb"/>
              <w:numPr>
                <w:ilvl w:val="1"/>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color w:val="auto"/>
              </w:rPr>
              <w:t>AF provide one container, PCF receives and forwards the container to SMF.</w:t>
            </w:r>
          </w:p>
          <w:p w14:paraId="55A5F707" w14:textId="77777777" w:rsidR="00404838" w:rsidRPr="00F950D7" w:rsidRDefault="00404838" w:rsidP="00404838">
            <w:pPr>
              <w:pStyle w:val="afb"/>
              <w:numPr>
                <w:ilvl w:val="1"/>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color w:val="auto"/>
              </w:rPr>
              <w:t>TSCTSF doesn’t generate container anymore but forwards the received container to the PCF</w:t>
            </w:r>
          </w:p>
          <w:p w14:paraId="5B02B144" w14:textId="77777777" w:rsidR="00404838" w:rsidRPr="00F950D7" w:rsidRDefault="00404838" w:rsidP="00404838">
            <w:pPr>
              <w:pStyle w:val="afb"/>
              <w:numPr>
                <w:ilvl w:val="0"/>
                <w:numId w:val="5"/>
              </w:numPr>
              <w:overflowPunct/>
              <w:autoSpaceDE/>
              <w:autoSpaceDN/>
              <w:adjustRightInd/>
              <w:contextualSpacing/>
              <w:textAlignment w:val="auto"/>
              <w:rPr>
                <w:rFonts w:ascii="Arial" w:hAnsi="Arial" w:cs="Arial"/>
                <w:color w:val="auto"/>
                <w:lang w:eastAsia="en-US"/>
              </w:rPr>
            </w:pPr>
            <w:r w:rsidRPr="00F950D7">
              <w:rPr>
                <w:rFonts w:ascii="Arial" w:hAnsi="Arial" w:cs="Arial"/>
                <w:b/>
                <w:color w:val="auto"/>
              </w:rPr>
              <w:t>Category 3</w:t>
            </w:r>
            <w:r w:rsidRPr="00F950D7">
              <w:rPr>
                <w:rFonts w:ascii="Arial" w:hAnsi="Arial" w:cs="Arial"/>
                <w:color w:val="auto"/>
              </w:rPr>
              <w:t xml:space="preserve">: Same handling for TSC and XR in AF/PCF/SMF with explicit parameters: </w:t>
            </w:r>
          </w:p>
          <w:p w14:paraId="115762DC" w14:textId="77777777" w:rsidR="00404838" w:rsidRPr="00F950D7" w:rsidRDefault="00404838" w:rsidP="00404838">
            <w:pPr>
              <w:pStyle w:val="afb"/>
              <w:numPr>
                <w:ilvl w:val="1"/>
                <w:numId w:val="5"/>
              </w:numPr>
              <w:overflowPunct/>
              <w:autoSpaceDE/>
              <w:autoSpaceDN/>
              <w:adjustRightInd/>
              <w:contextualSpacing/>
              <w:textAlignment w:val="auto"/>
              <w:rPr>
                <w:rFonts w:ascii="Arial" w:hAnsi="Arial" w:cs="Arial"/>
                <w:color w:val="auto"/>
              </w:rPr>
            </w:pPr>
            <w:r w:rsidRPr="00F950D7">
              <w:rPr>
                <w:rFonts w:ascii="Arial" w:hAnsi="Arial" w:cs="Arial"/>
                <w:color w:val="auto"/>
              </w:rPr>
              <w:t>AF provide parameters, PCF receives and forwards the parameters to SMF</w:t>
            </w:r>
          </w:p>
          <w:p w14:paraId="60784DA3" w14:textId="77777777" w:rsidR="00404838" w:rsidRPr="00F950D7" w:rsidRDefault="00404838" w:rsidP="00404838">
            <w:pPr>
              <w:pStyle w:val="afb"/>
              <w:numPr>
                <w:ilvl w:val="1"/>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color w:val="auto"/>
              </w:rPr>
              <w:t>TSCTSF doesn’t generate container anymore but forwards the received parameters to the PCF.</w:t>
            </w:r>
          </w:p>
          <w:p w14:paraId="3B52F3E7" w14:textId="46E0C975" w:rsidR="00457018" w:rsidRPr="00F950D7" w:rsidRDefault="00F950D7" w:rsidP="00404838">
            <w:pPr>
              <w:rPr>
                <w:rFonts w:ascii="Arial" w:hAnsi="Arial" w:cs="Arial"/>
                <w:lang w:eastAsia="zh-CN"/>
              </w:rPr>
            </w:pPr>
            <w:bookmarkStart w:id="6" w:name="_Hlk131680143"/>
            <w:bookmarkEnd w:id="5"/>
            <w:proofErr w:type="gramStart"/>
            <w:r>
              <w:rPr>
                <w:rFonts w:ascii="Arial" w:hAnsi="Arial" w:cs="Arial"/>
                <w:lang w:eastAsia="zh-CN"/>
              </w:rPr>
              <w:t>In order to</w:t>
            </w:r>
            <w:proofErr w:type="gramEnd"/>
            <w:r>
              <w:rPr>
                <w:rFonts w:ascii="Arial" w:hAnsi="Arial" w:cs="Arial"/>
                <w:lang w:eastAsia="zh-CN"/>
              </w:rPr>
              <w:t xml:space="preserve"> apply</w:t>
            </w:r>
            <w:r w:rsidRPr="00F950D7">
              <w:rPr>
                <w:rFonts w:ascii="Arial" w:hAnsi="Arial" w:cs="Arial"/>
                <w:lang w:eastAsia="zh-CN"/>
              </w:rPr>
              <w:t xml:space="preserve"> the same handling of AF</w:t>
            </w:r>
            <w:r>
              <w:rPr>
                <w:rFonts w:ascii="Arial" w:hAnsi="Arial" w:cs="Arial" w:hint="eastAsia"/>
                <w:lang w:eastAsia="zh-CN"/>
              </w:rPr>
              <w:t>/</w:t>
            </w:r>
            <w:r w:rsidRPr="00F950D7">
              <w:rPr>
                <w:rFonts w:ascii="Arial" w:hAnsi="Arial" w:cs="Arial"/>
                <w:lang w:eastAsia="zh-CN"/>
              </w:rPr>
              <w:t>PCF</w:t>
            </w:r>
            <w:r>
              <w:rPr>
                <w:rFonts w:ascii="Arial" w:hAnsi="Arial" w:cs="Arial"/>
                <w:lang w:eastAsia="zh-CN"/>
              </w:rPr>
              <w:t>/</w:t>
            </w:r>
            <w:r w:rsidRPr="00F950D7">
              <w:rPr>
                <w:rFonts w:ascii="Arial" w:hAnsi="Arial" w:cs="Arial"/>
                <w:lang w:eastAsia="zh-CN"/>
              </w:rPr>
              <w:t xml:space="preserve">SMF (i.e. </w:t>
            </w:r>
            <w:r w:rsidRPr="00F950D7">
              <w:rPr>
                <w:rFonts w:ascii="Arial" w:hAnsi="Arial" w:cs="Arial"/>
                <w:b/>
              </w:rPr>
              <w:t>Category 2</w:t>
            </w:r>
            <w:r w:rsidRPr="00F950D7">
              <w:rPr>
                <w:rFonts w:ascii="Arial" w:hAnsi="Arial" w:cs="Arial"/>
                <w:lang w:eastAsia="zh-CN"/>
              </w:rPr>
              <w:t>)</w:t>
            </w:r>
            <w:r>
              <w:rPr>
                <w:rFonts w:ascii="Arial" w:hAnsi="Arial" w:cs="Arial"/>
                <w:lang w:eastAsia="zh-CN"/>
              </w:rPr>
              <w:t>, t</w:t>
            </w:r>
            <w:r w:rsidR="00457018" w:rsidRPr="00F950D7">
              <w:rPr>
                <w:rFonts w:ascii="Arial" w:hAnsi="Arial" w:cs="Arial"/>
                <w:lang w:eastAsia="zh-CN"/>
              </w:rPr>
              <w:t>he following way forward is p</w:t>
            </w:r>
            <w:bookmarkStart w:id="7" w:name="_Hlk131679979"/>
            <w:r w:rsidR="00D10967">
              <w:rPr>
                <w:rFonts w:ascii="Arial" w:hAnsi="Arial" w:cs="Arial"/>
                <w:lang w:eastAsia="zh-CN"/>
              </w:rPr>
              <w:t>roposed:</w:t>
            </w:r>
            <w:r w:rsidR="00457018" w:rsidRPr="00F950D7">
              <w:rPr>
                <w:rFonts w:ascii="Arial" w:hAnsi="Arial" w:cs="Arial"/>
                <w:lang w:eastAsia="zh-CN"/>
              </w:rPr>
              <w:t xml:space="preserve"> </w:t>
            </w:r>
          </w:p>
          <w:bookmarkEnd w:id="6"/>
          <w:bookmarkEnd w:id="7"/>
          <w:p w14:paraId="3665B087" w14:textId="10D3FA2C" w:rsidR="00457018" w:rsidRPr="00F950D7" w:rsidRDefault="00457018" w:rsidP="00457018">
            <w:pPr>
              <w:pStyle w:val="afb"/>
              <w:numPr>
                <w:ilvl w:val="1"/>
                <w:numId w:val="5"/>
              </w:numPr>
              <w:overflowPunct/>
              <w:autoSpaceDE/>
              <w:autoSpaceDN/>
              <w:adjustRightInd/>
              <w:contextualSpacing/>
              <w:textAlignment w:val="auto"/>
              <w:rPr>
                <w:rFonts w:ascii="Arial" w:hAnsi="Arial" w:cs="Arial"/>
                <w:color w:val="auto"/>
                <w:lang w:eastAsia="zh-CN"/>
              </w:rPr>
            </w:pPr>
            <w:r w:rsidRPr="00F950D7">
              <w:rPr>
                <w:rFonts w:ascii="Arial" w:hAnsi="Arial" w:cs="Arial"/>
                <w:color w:val="auto"/>
              </w:rPr>
              <w:t>AF provide</w:t>
            </w:r>
            <w:r w:rsidR="0019036D">
              <w:rPr>
                <w:rFonts w:ascii="Arial" w:hAnsi="Arial" w:cs="Arial"/>
                <w:color w:val="auto"/>
              </w:rPr>
              <w:t>s</w:t>
            </w:r>
            <w:r w:rsidRPr="00F950D7">
              <w:rPr>
                <w:rFonts w:ascii="Arial" w:hAnsi="Arial" w:cs="Arial"/>
                <w:color w:val="auto"/>
              </w:rPr>
              <w:t xml:space="preserve"> </w:t>
            </w:r>
            <w:r w:rsidRPr="00F950D7">
              <w:rPr>
                <w:rFonts w:ascii="Arial" w:eastAsiaTheme="minorEastAsia" w:hAnsi="Arial" w:cs="Arial"/>
                <w:color w:val="auto"/>
                <w:lang w:eastAsia="zh-CN"/>
              </w:rPr>
              <w:t>TSCAC</w:t>
            </w:r>
            <w:r w:rsidRPr="00F950D7">
              <w:rPr>
                <w:rFonts w:ascii="Arial" w:hAnsi="Arial" w:cs="Arial"/>
                <w:color w:val="auto"/>
              </w:rPr>
              <w:t xml:space="preserve">, PCF forwards </w:t>
            </w:r>
            <w:r w:rsidR="00F950D7">
              <w:rPr>
                <w:rFonts w:ascii="Arial" w:hAnsi="Arial" w:cs="Arial"/>
                <w:color w:val="auto"/>
              </w:rPr>
              <w:t xml:space="preserve">the received </w:t>
            </w:r>
            <w:r w:rsidRPr="00F950D7">
              <w:rPr>
                <w:rFonts w:ascii="Arial" w:eastAsiaTheme="minorEastAsia" w:hAnsi="Arial" w:cs="Arial"/>
                <w:color w:val="auto"/>
                <w:lang w:eastAsia="zh-CN"/>
              </w:rPr>
              <w:t>T</w:t>
            </w:r>
            <w:r w:rsidR="00F950D7">
              <w:rPr>
                <w:rFonts w:ascii="Arial" w:eastAsiaTheme="minorEastAsia" w:hAnsi="Arial" w:cs="Arial"/>
                <w:color w:val="auto"/>
                <w:lang w:eastAsia="zh-CN"/>
              </w:rPr>
              <w:t>S</w:t>
            </w:r>
            <w:r w:rsidRPr="00F950D7">
              <w:rPr>
                <w:rFonts w:ascii="Arial" w:eastAsiaTheme="minorEastAsia" w:hAnsi="Arial" w:cs="Arial"/>
                <w:color w:val="auto"/>
                <w:lang w:eastAsia="zh-CN"/>
              </w:rPr>
              <w:t>CAC</w:t>
            </w:r>
            <w:r w:rsidRPr="00F950D7">
              <w:rPr>
                <w:rFonts w:ascii="Arial" w:hAnsi="Arial" w:cs="Arial"/>
                <w:color w:val="auto"/>
              </w:rPr>
              <w:t xml:space="preserve"> to SMF.</w:t>
            </w:r>
          </w:p>
          <w:p w14:paraId="3310CB06" w14:textId="77777777" w:rsidR="0052612C" w:rsidRPr="0052612C" w:rsidRDefault="00457018" w:rsidP="0052612C">
            <w:pPr>
              <w:pStyle w:val="afb"/>
              <w:numPr>
                <w:ilvl w:val="1"/>
                <w:numId w:val="5"/>
              </w:numPr>
              <w:overflowPunct/>
              <w:autoSpaceDE/>
              <w:autoSpaceDN/>
              <w:adjustRightInd/>
              <w:contextualSpacing/>
              <w:textAlignment w:val="auto"/>
              <w:rPr>
                <w:rFonts w:eastAsia="MS Mincho"/>
              </w:rPr>
            </w:pPr>
            <w:r w:rsidRPr="0052612C">
              <w:rPr>
                <w:rFonts w:ascii="Arial" w:hAnsi="Arial" w:cs="Arial"/>
                <w:color w:val="auto"/>
              </w:rPr>
              <w:t xml:space="preserve">TSCTSF doesn’t generate </w:t>
            </w:r>
            <w:r w:rsidRPr="0052612C">
              <w:rPr>
                <w:rFonts w:ascii="Arial" w:eastAsiaTheme="minorEastAsia" w:hAnsi="Arial" w:cs="Arial"/>
                <w:color w:val="auto"/>
                <w:lang w:eastAsia="zh-CN"/>
              </w:rPr>
              <w:t>TSCAC</w:t>
            </w:r>
            <w:r w:rsidRPr="0052612C">
              <w:rPr>
                <w:rFonts w:ascii="Arial" w:hAnsi="Arial" w:cs="Arial"/>
                <w:color w:val="auto"/>
              </w:rPr>
              <w:t xml:space="preserve"> anymore but forwards the received container to the PCF</w:t>
            </w:r>
            <w:r w:rsidR="00F950D7" w:rsidRPr="0052612C">
              <w:rPr>
                <w:rFonts w:ascii="Arial" w:hAnsi="Arial" w:cs="Arial"/>
                <w:color w:val="auto"/>
              </w:rPr>
              <w:t>.</w:t>
            </w:r>
          </w:p>
          <w:p w14:paraId="7473674C" w14:textId="77777777" w:rsidR="00967AE2" w:rsidRPr="00967AE2" w:rsidRDefault="0052612C" w:rsidP="0052612C">
            <w:pPr>
              <w:pStyle w:val="afb"/>
              <w:numPr>
                <w:ilvl w:val="1"/>
                <w:numId w:val="5"/>
              </w:numPr>
              <w:overflowPunct/>
              <w:autoSpaceDE/>
              <w:autoSpaceDN/>
              <w:adjustRightInd/>
              <w:contextualSpacing/>
              <w:textAlignment w:val="auto"/>
              <w:rPr>
                <w:rFonts w:eastAsia="MS Mincho"/>
              </w:rPr>
            </w:pPr>
            <w:r w:rsidRPr="0052612C">
              <w:rPr>
                <w:rFonts w:ascii="Arial" w:hAnsi="Arial" w:cs="Arial"/>
              </w:rPr>
              <w:t>Rename TSC Assistance Container to Traffic Assistance Container</w:t>
            </w:r>
            <w:r>
              <w:rPr>
                <w:rFonts w:ascii="Arial" w:hAnsi="Arial" w:cs="Arial"/>
              </w:rPr>
              <w:t>.</w:t>
            </w:r>
          </w:p>
          <w:p w14:paraId="7F6782EA" w14:textId="0EA73E01" w:rsidR="00967AE2" w:rsidRDefault="00094301" w:rsidP="00087D1A">
            <w:pPr>
              <w:numPr>
                <w:ilvl w:val="2"/>
                <w:numId w:val="5"/>
              </w:numPr>
              <w:contextualSpacing/>
              <w:rPr>
                <w:rFonts w:ascii="Arial" w:eastAsia="Malgun Gothic" w:hAnsi="Arial" w:cs="Arial"/>
                <w:color w:val="000000"/>
                <w:lang w:eastAsia="ja-JP"/>
              </w:rPr>
            </w:pPr>
            <w:r>
              <w:rPr>
                <w:rFonts w:ascii="Arial" w:eastAsia="Malgun Gothic" w:hAnsi="Arial" w:cs="Arial"/>
                <w:color w:val="000000"/>
                <w:lang w:eastAsia="ja-JP"/>
              </w:rPr>
              <w:t>keep</w:t>
            </w:r>
            <w:r w:rsidR="00967AE2">
              <w:rPr>
                <w:rFonts w:ascii="Arial" w:eastAsia="Malgun Gothic" w:hAnsi="Arial" w:cs="Arial"/>
                <w:color w:val="000000"/>
                <w:lang w:eastAsia="ja-JP"/>
              </w:rPr>
              <w:t xml:space="preserve"> the </w:t>
            </w:r>
            <w:r w:rsidR="00967AE2" w:rsidRPr="00967AE2">
              <w:rPr>
                <w:rFonts w:ascii="Arial" w:eastAsia="Malgun Gothic" w:hAnsi="Arial" w:cs="Arial"/>
                <w:color w:val="000000"/>
                <w:lang w:eastAsia="ja-JP"/>
              </w:rPr>
              <w:t>abbreviation</w:t>
            </w:r>
            <w:r w:rsidR="00967AE2">
              <w:rPr>
                <w:rFonts w:ascii="Arial" w:eastAsia="Malgun Gothic" w:hAnsi="Arial" w:cs="Arial"/>
                <w:color w:val="000000"/>
                <w:lang w:eastAsia="ja-JP"/>
              </w:rPr>
              <w:t xml:space="preserve"> “</w:t>
            </w:r>
            <w:r w:rsidR="00967AE2" w:rsidRPr="00967AE2">
              <w:rPr>
                <w:rFonts w:ascii="Arial" w:eastAsia="Malgun Gothic" w:hAnsi="Arial" w:cs="Arial"/>
                <w:b/>
                <w:color w:val="000000"/>
                <w:lang w:eastAsia="ja-JP"/>
              </w:rPr>
              <w:t>TSCAC</w:t>
            </w:r>
            <w:r w:rsidR="00967AE2">
              <w:rPr>
                <w:rFonts w:ascii="Arial" w:eastAsia="Malgun Gothic" w:hAnsi="Arial" w:cs="Arial"/>
                <w:color w:val="000000"/>
                <w:lang w:eastAsia="ja-JP"/>
              </w:rPr>
              <w:t>” but c</w:t>
            </w:r>
            <w:r w:rsidR="00967AE2" w:rsidRPr="00967AE2">
              <w:rPr>
                <w:rFonts w:ascii="Arial" w:eastAsia="Malgun Gothic" w:hAnsi="Arial" w:cs="Arial"/>
                <w:color w:val="000000"/>
                <w:lang w:eastAsia="ja-JP"/>
              </w:rPr>
              <w:t xml:space="preserve">larify </w:t>
            </w:r>
            <w:r w:rsidR="00967AE2" w:rsidRPr="00967AE2">
              <w:rPr>
                <w:rFonts w:ascii="Arial" w:eastAsia="Malgun Gothic" w:hAnsi="Arial" w:cs="Arial"/>
                <w:b/>
                <w:color w:val="000000"/>
                <w:lang w:eastAsia="ja-JP"/>
              </w:rPr>
              <w:t>TSCAC</w:t>
            </w:r>
            <w:r w:rsidR="00967AE2" w:rsidRPr="00967AE2">
              <w:rPr>
                <w:rFonts w:ascii="Arial" w:eastAsia="Malgun Gothic" w:hAnsi="Arial" w:cs="Arial"/>
                <w:color w:val="000000"/>
                <w:lang w:eastAsia="ja-JP"/>
              </w:rPr>
              <w:t xml:space="preserve"> as </w:t>
            </w:r>
            <w:r w:rsidR="00967AE2">
              <w:rPr>
                <w:rFonts w:ascii="Arial" w:eastAsia="Malgun Gothic" w:hAnsi="Arial" w:cs="Arial"/>
                <w:color w:val="000000"/>
                <w:lang w:eastAsia="ja-JP"/>
              </w:rPr>
              <w:t xml:space="preserve">the </w:t>
            </w:r>
            <w:r w:rsidR="00967AE2" w:rsidRPr="00967AE2">
              <w:rPr>
                <w:rFonts w:ascii="Arial" w:eastAsia="Malgun Gothic" w:hAnsi="Arial" w:cs="Arial"/>
                <w:color w:val="000000"/>
                <w:lang w:eastAsia="ja-JP"/>
              </w:rPr>
              <w:t xml:space="preserve">abbreviation </w:t>
            </w:r>
            <w:r w:rsidR="00967AE2">
              <w:rPr>
                <w:rFonts w:ascii="Arial" w:eastAsia="Malgun Gothic" w:hAnsi="Arial" w:cs="Arial"/>
                <w:color w:val="000000"/>
                <w:lang w:eastAsia="ja-JP"/>
              </w:rPr>
              <w:t xml:space="preserve">of </w:t>
            </w:r>
            <w:r w:rsidR="00967AE2" w:rsidRPr="00967AE2">
              <w:rPr>
                <w:rFonts w:ascii="Arial" w:eastAsia="Malgun Gothic" w:hAnsi="Arial" w:cs="Arial"/>
                <w:color w:val="000000"/>
                <w:lang w:eastAsia="ja-JP"/>
              </w:rPr>
              <w:t>Traffic Assistance Container</w:t>
            </w:r>
          </w:p>
          <w:p w14:paraId="08346CFC" w14:textId="050084E0" w:rsidR="0019036D" w:rsidRPr="00967AE2" w:rsidRDefault="00094301" w:rsidP="00087D1A">
            <w:pPr>
              <w:numPr>
                <w:ilvl w:val="2"/>
                <w:numId w:val="5"/>
              </w:numPr>
              <w:contextualSpacing/>
              <w:rPr>
                <w:rFonts w:ascii="Arial" w:eastAsia="Malgun Gothic" w:hAnsi="Arial" w:cs="Arial"/>
                <w:color w:val="000000"/>
                <w:lang w:eastAsia="ja-JP"/>
              </w:rPr>
            </w:pPr>
            <w:r>
              <w:rPr>
                <w:rFonts w:ascii="Arial" w:eastAsia="Malgun Gothic" w:hAnsi="Arial" w:cs="Arial"/>
                <w:color w:val="000000"/>
                <w:lang w:eastAsia="ja-JP"/>
              </w:rPr>
              <w:t>keep</w:t>
            </w:r>
            <w:r w:rsidR="00967AE2">
              <w:rPr>
                <w:rFonts w:ascii="Arial" w:eastAsia="Malgun Gothic" w:hAnsi="Arial" w:cs="Arial"/>
                <w:color w:val="000000"/>
                <w:lang w:eastAsia="ja-JP"/>
              </w:rPr>
              <w:t xml:space="preserve"> the </w:t>
            </w:r>
            <w:r w:rsidR="00967AE2" w:rsidRPr="00967AE2">
              <w:rPr>
                <w:rFonts w:ascii="Arial" w:eastAsia="Malgun Gothic" w:hAnsi="Arial" w:cs="Arial"/>
                <w:color w:val="000000"/>
                <w:lang w:eastAsia="ja-JP"/>
              </w:rPr>
              <w:t>abbreviation</w:t>
            </w:r>
            <w:r w:rsidR="00967AE2">
              <w:rPr>
                <w:rFonts w:ascii="Arial" w:eastAsia="Malgun Gothic" w:hAnsi="Arial" w:cs="Arial"/>
                <w:color w:val="000000"/>
                <w:lang w:eastAsia="ja-JP"/>
              </w:rPr>
              <w:t xml:space="preserve"> “</w:t>
            </w:r>
            <w:r w:rsidR="00967AE2" w:rsidRPr="00967AE2">
              <w:rPr>
                <w:rFonts w:ascii="Arial" w:eastAsia="Malgun Gothic" w:hAnsi="Arial" w:cs="Arial"/>
                <w:b/>
                <w:color w:val="000000"/>
                <w:lang w:eastAsia="ja-JP"/>
              </w:rPr>
              <w:t>TSCAI</w:t>
            </w:r>
            <w:r w:rsidR="00967AE2">
              <w:rPr>
                <w:rFonts w:ascii="Arial" w:eastAsia="Malgun Gothic" w:hAnsi="Arial" w:cs="Arial"/>
                <w:b/>
                <w:color w:val="000000"/>
                <w:lang w:eastAsia="ja-JP"/>
              </w:rPr>
              <w:t>”</w:t>
            </w:r>
            <w:r w:rsidR="00967AE2" w:rsidRPr="00967AE2">
              <w:rPr>
                <w:rFonts w:ascii="Arial" w:eastAsia="Malgun Gothic" w:hAnsi="Arial" w:cs="Arial"/>
                <w:color w:val="000000"/>
                <w:lang w:eastAsia="ja-JP"/>
              </w:rPr>
              <w:t xml:space="preserve"> </w:t>
            </w:r>
            <w:r w:rsidR="00967AE2">
              <w:rPr>
                <w:rFonts w:ascii="Arial" w:eastAsia="Malgun Gothic" w:hAnsi="Arial" w:cs="Arial"/>
                <w:color w:val="000000"/>
                <w:lang w:eastAsia="ja-JP"/>
              </w:rPr>
              <w:t xml:space="preserve">but clarify </w:t>
            </w:r>
            <w:r w:rsidR="00967AE2" w:rsidRPr="00967AE2">
              <w:rPr>
                <w:rFonts w:ascii="Arial" w:eastAsia="Malgun Gothic" w:hAnsi="Arial" w:cs="Arial"/>
                <w:b/>
                <w:color w:val="000000"/>
                <w:lang w:eastAsia="ja-JP"/>
              </w:rPr>
              <w:t>TSCA</w:t>
            </w:r>
            <w:r w:rsidR="00967AE2">
              <w:rPr>
                <w:rFonts w:ascii="Arial" w:eastAsia="Malgun Gothic" w:hAnsi="Arial" w:cs="Arial"/>
                <w:color w:val="000000"/>
                <w:lang w:eastAsia="ja-JP"/>
              </w:rPr>
              <w:t xml:space="preserve">I </w:t>
            </w:r>
            <w:r w:rsidR="00967AE2" w:rsidRPr="00967AE2">
              <w:rPr>
                <w:rFonts w:ascii="Arial" w:eastAsia="Malgun Gothic" w:hAnsi="Arial" w:cs="Arial"/>
                <w:color w:val="000000"/>
                <w:lang w:eastAsia="ja-JP"/>
              </w:rPr>
              <w:t xml:space="preserve">as </w:t>
            </w:r>
            <w:r w:rsidR="00967AE2">
              <w:rPr>
                <w:rFonts w:ascii="Arial" w:eastAsia="Malgun Gothic" w:hAnsi="Arial" w:cs="Arial"/>
                <w:color w:val="000000"/>
                <w:lang w:eastAsia="ja-JP"/>
              </w:rPr>
              <w:t xml:space="preserve">the </w:t>
            </w:r>
            <w:r w:rsidR="00967AE2" w:rsidRPr="00967AE2">
              <w:rPr>
                <w:rFonts w:ascii="Arial" w:eastAsia="Malgun Gothic" w:hAnsi="Arial" w:cs="Arial"/>
                <w:color w:val="000000"/>
                <w:lang w:eastAsia="ja-JP"/>
              </w:rPr>
              <w:t xml:space="preserve">abbreviation </w:t>
            </w:r>
            <w:r w:rsidR="00967AE2">
              <w:rPr>
                <w:rFonts w:ascii="Arial" w:eastAsia="Malgun Gothic" w:hAnsi="Arial" w:cs="Arial"/>
                <w:color w:val="000000"/>
                <w:lang w:eastAsia="ja-JP"/>
              </w:rPr>
              <w:t xml:space="preserve">of </w:t>
            </w:r>
            <w:r w:rsidR="00967AE2" w:rsidRPr="00967AE2">
              <w:rPr>
                <w:rFonts w:ascii="Arial" w:eastAsia="Malgun Gothic" w:hAnsi="Arial" w:cs="Arial"/>
                <w:color w:val="000000"/>
                <w:lang w:eastAsia="ja-JP"/>
              </w:rPr>
              <w:t>Traffic Assistance Information.</w:t>
            </w:r>
            <w:r w:rsidR="0052612C" w:rsidRPr="00967AE2">
              <w:rPr>
                <w:rFonts w:ascii="Arial" w:eastAsia="Malgun Gothic" w:hAnsi="Arial" w:cs="Arial" w:hint="eastAsia"/>
                <w:color w:val="000000"/>
                <w:lang w:eastAsia="ja-JP"/>
              </w:rPr>
              <w:t xml:space="preserve"> </w:t>
            </w:r>
          </w:p>
          <w:p w14:paraId="3A53EDB8" w14:textId="3A1DEFD3" w:rsidR="0019036D" w:rsidRPr="0019036D" w:rsidRDefault="0019036D" w:rsidP="0019036D">
            <w:pPr>
              <w:pStyle w:val="af6"/>
              <w:ind w:firstLine="400"/>
              <w:rPr>
                <w:rFonts w:eastAsia="MS Mincho"/>
                <w:lang w:eastAsia="ja-JP"/>
              </w:rPr>
            </w:pPr>
          </w:p>
        </w:tc>
      </w:tr>
      <w:tr w:rsidR="004F51F6" w14:paraId="001E0CBE" w14:textId="77777777" w:rsidTr="006A7FDC">
        <w:trPr>
          <w:trHeight w:val="176"/>
        </w:trPr>
        <w:tc>
          <w:tcPr>
            <w:tcW w:w="2694" w:type="dxa"/>
            <w:gridSpan w:val="2"/>
            <w:tcBorders>
              <w:left w:val="single" w:sz="4" w:space="0" w:color="auto"/>
            </w:tcBorders>
          </w:tcPr>
          <w:p w14:paraId="0BC832C1" w14:textId="008483AF" w:rsidR="004F51F6" w:rsidRDefault="004F51F6">
            <w:pPr>
              <w:pStyle w:val="CRCoverPage"/>
              <w:spacing w:after="0"/>
              <w:rPr>
                <w:b/>
                <w:i/>
                <w:sz w:val="8"/>
                <w:szCs w:val="8"/>
                <w:lang w:eastAsia="zh-CN"/>
              </w:rPr>
            </w:pPr>
          </w:p>
        </w:tc>
        <w:tc>
          <w:tcPr>
            <w:tcW w:w="6946" w:type="dxa"/>
            <w:gridSpan w:val="9"/>
            <w:tcBorders>
              <w:right w:val="single" w:sz="4" w:space="0" w:color="auto"/>
            </w:tcBorders>
          </w:tcPr>
          <w:p w14:paraId="1A4FBD4E" w14:textId="77777777" w:rsidR="004F51F6" w:rsidRDefault="004F51F6">
            <w:pPr>
              <w:pStyle w:val="CRCoverPage"/>
              <w:spacing w:after="0"/>
              <w:rPr>
                <w:sz w:val="8"/>
                <w:szCs w:val="8"/>
              </w:rPr>
            </w:pPr>
          </w:p>
        </w:tc>
      </w:tr>
      <w:tr w:rsidR="004F51F6" w14:paraId="7F62AF55" w14:textId="77777777">
        <w:tc>
          <w:tcPr>
            <w:tcW w:w="2694" w:type="dxa"/>
            <w:gridSpan w:val="2"/>
            <w:tcBorders>
              <w:left w:val="single" w:sz="4" w:space="0" w:color="auto"/>
            </w:tcBorders>
          </w:tcPr>
          <w:p w14:paraId="1BDB795E"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CF6169" w14:textId="2F3117C4" w:rsidR="00F950D7" w:rsidRDefault="00D10967" w:rsidP="00F950D7">
            <w:pPr>
              <w:pStyle w:val="CRCoverPage"/>
              <w:spacing w:after="0"/>
            </w:pPr>
            <w:r>
              <w:t xml:space="preserve">-  </w:t>
            </w:r>
            <w:r w:rsidR="00F950D7">
              <w:t>AF provide</w:t>
            </w:r>
            <w:r w:rsidR="0019036D">
              <w:t>s</w:t>
            </w:r>
            <w:r w:rsidR="00F950D7">
              <w:t xml:space="preserve"> TSCAC, PCF forwards the received TSCAC to SMF.</w:t>
            </w:r>
          </w:p>
          <w:p w14:paraId="76C12F7E" w14:textId="77777777" w:rsidR="005314EC" w:rsidRDefault="00D10967" w:rsidP="002C7306">
            <w:pPr>
              <w:pStyle w:val="CRCoverPage"/>
              <w:spacing w:after="0"/>
            </w:pPr>
            <w:r>
              <w:t xml:space="preserve">-  </w:t>
            </w:r>
            <w:r w:rsidR="00F950D7">
              <w:t>TSCTSF doesn’t generate TSCAC anymore but forwards the received container to the PCF.</w:t>
            </w:r>
          </w:p>
          <w:p w14:paraId="6C47E5FD" w14:textId="1CEE3F79" w:rsidR="0019036D" w:rsidRPr="0019036D" w:rsidRDefault="0019036D" w:rsidP="0019036D">
            <w:pPr>
              <w:pStyle w:val="CRCoverPage"/>
              <w:spacing w:after="0"/>
            </w:pPr>
            <w:r>
              <w:t xml:space="preserve">-  </w:t>
            </w:r>
            <w:r w:rsidRPr="0019036D">
              <w:t>Rename TSC</w:t>
            </w:r>
            <w:r w:rsidR="0052612C">
              <w:t xml:space="preserve"> </w:t>
            </w:r>
            <w:r w:rsidR="0052612C" w:rsidRPr="0019036D">
              <w:t xml:space="preserve">Assistance Container </w:t>
            </w:r>
            <w:r w:rsidRPr="0019036D">
              <w:t xml:space="preserve">to </w:t>
            </w:r>
            <w:r>
              <w:t>T</w:t>
            </w:r>
            <w:r w:rsidRPr="0019036D">
              <w:t>raffic Assistance Container.</w:t>
            </w:r>
          </w:p>
          <w:p w14:paraId="71681E94" w14:textId="2E8F36F0" w:rsidR="00967AE2" w:rsidRDefault="00094301" w:rsidP="00967AE2">
            <w:pPr>
              <w:numPr>
                <w:ilvl w:val="1"/>
                <w:numId w:val="5"/>
              </w:numPr>
              <w:contextualSpacing/>
              <w:rPr>
                <w:rFonts w:ascii="Arial" w:eastAsia="Malgun Gothic" w:hAnsi="Arial" w:cs="Arial"/>
                <w:color w:val="000000"/>
                <w:lang w:eastAsia="ja-JP"/>
              </w:rPr>
            </w:pPr>
            <w:r>
              <w:rPr>
                <w:rFonts w:ascii="Arial" w:eastAsia="Malgun Gothic" w:hAnsi="Arial" w:cs="Arial"/>
                <w:color w:val="000000"/>
                <w:lang w:eastAsia="ja-JP"/>
              </w:rPr>
              <w:t>keep</w:t>
            </w:r>
            <w:r w:rsidR="00967AE2">
              <w:rPr>
                <w:rFonts w:ascii="Arial" w:eastAsia="Malgun Gothic" w:hAnsi="Arial" w:cs="Arial"/>
                <w:color w:val="000000"/>
                <w:lang w:eastAsia="ja-JP"/>
              </w:rPr>
              <w:t xml:space="preserve"> the </w:t>
            </w:r>
            <w:r w:rsidR="00967AE2" w:rsidRPr="00967AE2">
              <w:rPr>
                <w:rFonts w:ascii="Arial" w:eastAsia="Malgun Gothic" w:hAnsi="Arial" w:cs="Arial"/>
                <w:color w:val="000000"/>
                <w:lang w:eastAsia="ja-JP"/>
              </w:rPr>
              <w:t>abbreviation</w:t>
            </w:r>
            <w:r w:rsidR="00967AE2">
              <w:rPr>
                <w:rFonts w:ascii="Arial" w:eastAsia="Malgun Gothic" w:hAnsi="Arial" w:cs="Arial"/>
                <w:color w:val="000000"/>
                <w:lang w:eastAsia="ja-JP"/>
              </w:rPr>
              <w:t xml:space="preserve"> “</w:t>
            </w:r>
            <w:r w:rsidR="00967AE2" w:rsidRPr="00967AE2">
              <w:rPr>
                <w:rFonts w:ascii="Arial" w:eastAsia="Malgun Gothic" w:hAnsi="Arial" w:cs="Arial"/>
                <w:b/>
                <w:color w:val="000000"/>
                <w:lang w:eastAsia="ja-JP"/>
              </w:rPr>
              <w:t>TSCAC</w:t>
            </w:r>
            <w:r w:rsidR="00967AE2">
              <w:rPr>
                <w:rFonts w:ascii="Arial" w:eastAsia="Malgun Gothic" w:hAnsi="Arial" w:cs="Arial"/>
                <w:color w:val="000000"/>
                <w:lang w:eastAsia="ja-JP"/>
              </w:rPr>
              <w:t>” but c</w:t>
            </w:r>
            <w:r w:rsidR="00967AE2" w:rsidRPr="00967AE2">
              <w:rPr>
                <w:rFonts w:ascii="Arial" w:eastAsia="Malgun Gothic" w:hAnsi="Arial" w:cs="Arial"/>
                <w:color w:val="000000"/>
                <w:lang w:eastAsia="ja-JP"/>
              </w:rPr>
              <w:t xml:space="preserve">larify </w:t>
            </w:r>
            <w:r w:rsidR="00967AE2" w:rsidRPr="00967AE2">
              <w:rPr>
                <w:rFonts w:ascii="Arial" w:eastAsia="Malgun Gothic" w:hAnsi="Arial" w:cs="Arial"/>
                <w:b/>
                <w:color w:val="000000"/>
                <w:lang w:eastAsia="ja-JP"/>
              </w:rPr>
              <w:t>TSCAC</w:t>
            </w:r>
            <w:r w:rsidR="00967AE2" w:rsidRPr="00967AE2">
              <w:rPr>
                <w:rFonts w:ascii="Arial" w:eastAsia="Malgun Gothic" w:hAnsi="Arial" w:cs="Arial"/>
                <w:color w:val="000000"/>
                <w:lang w:eastAsia="ja-JP"/>
              </w:rPr>
              <w:t xml:space="preserve"> as </w:t>
            </w:r>
            <w:r w:rsidR="00967AE2">
              <w:rPr>
                <w:rFonts w:ascii="Arial" w:eastAsia="Malgun Gothic" w:hAnsi="Arial" w:cs="Arial"/>
                <w:color w:val="000000"/>
                <w:lang w:eastAsia="ja-JP"/>
              </w:rPr>
              <w:t xml:space="preserve">the </w:t>
            </w:r>
            <w:r w:rsidR="00967AE2" w:rsidRPr="00967AE2">
              <w:rPr>
                <w:rFonts w:ascii="Arial" w:eastAsia="Malgun Gothic" w:hAnsi="Arial" w:cs="Arial"/>
                <w:color w:val="000000"/>
                <w:lang w:eastAsia="ja-JP"/>
              </w:rPr>
              <w:t xml:space="preserve">abbreviation </w:t>
            </w:r>
            <w:r w:rsidR="00967AE2">
              <w:rPr>
                <w:rFonts w:ascii="Arial" w:eastAsia="Malgun Gothic" w:hAnsi="Arial" w:cs="Arial"/>
                <w:color w:val="000000"/>
                <w:lang w:eastAsia="ja-JP"/>
              </w:rPr>
              <w:t xml:space="preserve">of </w:t>
            </w:r>
            <w:r w:rsidR="00967AE2" w:rsidRPr="00967AE2">
              <w:rPr>
                <w:rFonts w:ascii="Arial" w:eastAsia="Malgun Gothic" w:hAnsi="Arial" w:cs="Arial"/>
                <w:color w:val="000000"/>
                <w:lang w:eastAsia="ja-JP"/>
              </w:rPr>
              <w:t>Traffic Assistance Container</w:t>
            </w:r>
          </w:p>
          <w:p w14:paraId="426A158B" w14:textId="4AF495AF" w:rsidR="00967AE2" w:rsidRPr="00967AE2" w:rsidRDefault="00094301" w:rsidP="00967AE2">
            <w:pPr>
              <w:numPr>
                <w:ilvl w:val="1"/>
                <w:numId w:val="5"/>
              </w:numPr>
              <w:contextualSpacing/>
              <w:rPr>
                <w:rFonts w:ascii="Arial" w:eastAsia="Malgun Gothic" w:hAnsi="Arial" w:cs="Arial"/>
                <w:color w:val="000000"/>
                <w:lang w:eastAsia="ja-JP"/>
              </w:rPr>
            </w:pPr>
            <w:r>
              <w:rPr>
                <w:rFonts w:ascii="Arial" w:eastAsia="Malgun Gothic" w:hAnsi="Arial" w:cs="Arial"/>
                <w:color w:val="000000"/>
                <w:lang w:eastAsia="ja-JP"/>
              </w:rPr>
              <w:t>keep</w:t>
            </w:r>
            <w:r w:rsidR="00967AE2">
              <w:rPr>
                <w:rFonts w:ascii="Arial" w:eastAsia="Malgun Gothic" w:hAnsi="Arial" w:cs="Arial"/>
                <w:color w:val="000000"/>
                <w:lang w:eastAsia="ja-JP"/>
              </w:rPr>
              <w:t xml:space="preserve"> the </w:t>
            </w:r>
            <w:r w:rsidR="00967AE2" w:rsidRPr="00967AE2">
              <w:rPr>
                <w:rFonts w:ascii="Arial" w:eastAsia="Malgun Gothic" w:hAnsi="Arial" w:cs="Arial"/>
                <w:color w:val="000000"/>
                <w:lang w:eastAsia="ja-JP"/>
              </w:rPr>
              <w:t>abbreviation</w:t>
            </w:r>
            <w:r w:rsidR="00967AE2">
              <w:rPr>
                <w:rFonts w:ascii="Arial" w:eastAsia="Malgun Gothic" w:hAnsi="Arial" w:cs="Arial"/>
                <w:color w:val="000000"/>
                <w:lang w:eastAsia="ja-JP"/>
              </w:rPr>
              <w:t xml:space="preserve"> “</w:t>
            </w:r>
            <w:r w:rsidR="00967AE2" w:rsidRPr="00967AE2">
              <w:rPr>
                <w:rFonts w:ascii="Arial" w:eastAsia="Malgun Gothic" w:hAnsi="Arial" w:cs="Arial"/>
                <w:b/>
                <w:color w:val="000000"/>
                <w:lang w:eastAsia="ja-JP"/>
              </w:rPr>
              <w:t>TSCAI</w:t>
            </w:r>
            <w:r w:rsidR="00967AE2">
              <w:rPr>
                <w:rFonts w:ascii="Arial" w:eastAsia="Malgun Gothic" w:hAnsi="Arial" w:cs="Arial"/>
                <w:b/>
                <w:color w:val="000000"/>
                <w:lang w:eastAsia="ja-JP"/>
              </w:rPr>
              <w:t>”</w:t>
            </w:r>
            <w:r w:rsidR="00967AE2" w:rsidRPr="00967AE2">
              <w:rPr>
                <w:rFonts w:ascii="Arial" w:eastAsia="Malgun Gothic" w:hAnsi="Arial" w:cs="Arial"/>
                <w:color w:val="000000"/>
                <w:lang w:eastAsia="ja-JP"/>
              </w:rPr>
              <w:t xml:space="preserve"> </w:t>
            </w:r>
            <w:r w:rsidR="00967AE2">
              <w:rPr>
                <w:rFonts w:ascii="Arial" w:eastAsia="Malgun Gothic" w:hAnsi="Arial" w:cs="Arial"/>
                <w:color w:val="000000"/>
                <w:lang w:eastAsia="ja-JP"/>
              </w:rPr>
              <w:t xml:space="preserve">but clarify </w:t>
            </w:r>
            <w:r w:rsidR="00967AE2" w:rsidRPr="00967AE2">
              <w:rPr>
                <w:rFonts w:ascii="Arial" w:eastAsia="Malgun Gothic" w:hAnsi="Arial" w:cs="Arial"/>
                <w:b/>
                <w:color w:val="000000"/>
                <w:lang w:eastAsia="ja-JP"/>
              </w:rPr>
              <w:t>TSCA</w:t>
            </w:r>
            <w:r w:rsidR="00967AE2">
              <w:rPr>
                <w:rFonts w:ascii="Arial" w:eastAsia="Malgun Gothic" w:hAnsi="Arial" w:cs="Arial"/>
                <w:color w:val="000000"/>
                <w:lang w:eastAsia="ja-JP"/>
              </w:rPr>
              <w:t xml:space="preserve">I </w:t>
            </w:r>
            <w:r w:rsidR="00967AE2" w:rsidRPr="00967AE2">
              <w:rPr>
                <w:rFonts w:ascii="Arial" w:eastAsia="Malgun Gothic" w:hAnsi="Arial" w:cs="Arial"/>
                <w:color w:val="000000"/>
                <w:lang w:eastAsia="ja-JP"/>
              </w:rPr>
              <w:t xml:space="preserve">as </w:t>
            </w:r>
            <w:r w:rsidR="00967AE2">
              <w:rPr>
                <w:rFonts w:ascii="Arial" w:eastAsia="Malgun Gothic" w:hAnsi="Arial" w:cs="Arial"/>
                <w:color w:val="000000"/>
                <w:lang w:eastAsia="ja-JP"/>
              </w:rPr>
              <w:t xml:space="preserve">the </w:t>
            </w:r>
            <w:r w:rsidR="00967AE2" w:rsidRPr="00967AE2">
              <w:rPr>
                <w:rFonts w:ascii="Arial" w:eastAsia="Malgun Gothic" w:hAnsi="Arial" w:cs="Arial"/>
                <w:color w:val="000000"/>
                <w:lang w:eastAsia="ja-JP"/>
              </w:rPr>
              <w:t xml:space="preserve">abbreviation </w:t>
            </w:r>
            <w:r w:rsidR="00967AE2">
              <w:rPr>
                <w:rFonts w:ascii="Arial" w:eastAsia="Malgun Gothic" w:hAnsi="Arial" w:cs="Arial"/>
                <w:color w:val="000000"/>
                <w:lang w:eastAsia="ja-JP"/>
              </w:rPr>
              <w:t xml:space="preserve">of </w:t>
            </w:r>
            <w:r w:rsidR="00967AE2" w:rsidRPr="00967AE2">
              <w:rPr>
                <w:rFonts w:ascii="Arial" w:eastAsia="Malgun Gothic" w:hAnsi="Arial" w:cs="Arial"/>
                <w:color w:val="000000"/>
                <w:lang w:eastAsia="ja-JP"/>
              </w:rPr>
              <w:t>Traffic Assistance Information.</w:t>
            </w:r>
            <w:r w:rsidR="00967AE2" w:rsidRPr="00967AE2">
              <w:rPr>
                <w:rFonts w:ascii="Arial" w:eastAsia="Malgun Gothic" w:hAnsi="Arial" w:cs="Arial" w:hint="eastAsia"/>
                <w:color w:val="000000"/>
                <w:lang w:eastAsia="ja-JP"/>
              </w:rPr>
              <w:t xml:space="preserve"> </w:t>
            </w:r>
          </w:p>
          <w:p w14:paraId="7C5FB9AA" w14:textId="6A405E2A" w:rsidR="00967AE2" w:rsidRPr="0019036D" w:rsidRDefault="00967AE2" w:rsidP="00943B27">
            <w:pPr>
              <w:pStyle w:val="CRCoverPage"/>
              <w:spacing w:after="0"/>
              <w:rPr>
                <w:lang w:eastAsia="zh-CN"/>
              </w:rPr>
            </w:pPr>
            <w:r>
              <w:t xml:space="preserve">-  Both TSCAI and TSCAC can not only be used to transfer the </w:t>
            </w:r>
            <w:r w:rsidRPr="001B7C50">
              <w:t>traffic characteristics</w:t>
            </w:r>
            <w:r>
              <w:t xml:space="preserve"> in time sensitive scenario but can also be to transfer the </w:t>
            </w:r>
            <w:r w:rsidRPr="001B7C50">
              <w:t>traffic characteristics</w:t>
            </w:r>
            <w:r>
              <w:t xml:space="preserve"> used for non-time sensitive scenarios.</w:t>
            </w:r>
          </w:p>
        </w:tc>
      </w:tr>
      <w:tr w:rsidR="004F51F6" w14:paraId="390D474A" w14:textId="77777777">
        <w:trPr>
          <w:trHeight w:val="119"/>
        </w:trPr>
        <w:tc>
          <w:tcPr>
            <w:tcW w:w="2694" w:type="dxa"/>
            <w:gridSpan w:val="2"/>
            <w:tcBorders>
              <w:left w:val="single" w:sz="4" w:space="0" w:color="auto"/>
            </w:tcBorders>
          </w:tcPr>
          <w:p w14:paraId="07ED446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34659B8D" w14:textId="77777777" w:rsidR="004F51F6" w:rsidRDefault="004F51F6">
            <w:pPr>
              <w:pStyle w:val="CRCoverPage"/>
              <w:spacing w:after="0"/>
              <w:rPr>
                <w:sz w:val="8"/>
                <w:szCs w:val="8"/>
              </w:rPr>
            </w:pPr>
          </w:p>
        </w:tc>
      </w:tr>
      <w:tr w:rsidR="004F51F6" w14:paraId="2674966A" w14:textId="77777777">
        <w:tc>
          <w:tcPr>
            <w:tcW w:w="2694" w:type="dxa"/>
            <w:gridSpan w:val="2"/>
            <w:tcBorders>
              <w:left w:val="single" w:sz="4" w:space="0" w:color="auto"/>
              <w:bottom w:val="single" w:sz="4" w:space="0" w:color="auto"/>
            </w:tcBorders>
          </w:tcPr>
          <w:p w14:paraId="4D74BE45"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4357C" w14:textId="389D60C0" w:rsidR="004F51F6" w:rsidRDefault="00A7288E">
            <w:pPr>
              <w:pStyle w:val="CRCoverPage"/>
              <w:spacing w:after="0"/>
            </w:pPr>
            <w:r>
              <w:rPr>
                <w:lang w:eastAsia="zh-CN"/>
              </w:rPr>
              <w:t>H</w:t>
            </w:r>
            <w:r w:rsidRPr="00DD3592">
              <w:rPr>
                <w:lang w:eastAsia="zh-CN"/>
              </w:rPr>
              <w:t>ow AF provide</w:t>
            </w:r>
            <w:r>
              <w:rPr>
                <w:lang w:eastAsia="zh-CN"/>
              </w:rPr>
              <w:t>s</w:t>
            </w:r>
            <w:r w:rsidRPr="00DD3592">
              <w:rPr>
                <w:lang w:eastAsia="zh-CN"/>
              </w:rPr>
              <w:t xml:space="preserve"> traffic characteristic</w:t>
            </w:r>
            <w:r>
              <w:rPr>
                <w:lang w:eastAsia="zh-CN"/>
              </w:rPr>
              <w:t>s</w:t>
            </w:r>
            <w:r w:rsidRPr="00DD3592">
              <w:rPr>
                <w:lang w:eastAsia="zh-CN"/>
              </w:rPr>
              <w:t xml:space="preserve"> to SMF</w:t>
            </w:r>
            <w:r>
              <w:rPr>
                <w:lang w:eastAsia="zh-CN"/>
              </w:rPr>
              <w:t xml:space="preserve"> in XRM is not specified.</w:t>
            </w:r>
            <w:r>
              <w:t xml:space="preserve"> </w:t>
            </w:r>
          </w:p>
        </w:tc>
      </w:tr>
      <w:tr w:rsidR="004F51F6" w14:paraId="7A9C7E17" w14:textId="77777777">
        <w:tc>
          <w:tcPr>
            <w:tcW w:w="2694" w:type="dxa"/>
            <w:gridSpan w:val="2"/>
          </w:tcPr>
          <w:p w14:paraId="61BB151B" w14:textId="77777777" w:rsidR="004F51F6" w:rsidRDefault="004F51F6">
            <w:pPr>
              <w:pStyle w:val="CRCoverPage"/>
              <w:spacing w:after="0"/>
              <w:rPr>
                <w:b/>
                <w:i/>
                <w:sz w:val="8"/>
                <w:szCs w:val="8"/>
              </w:rPr>
            </w:pPr>
          </w:p>
        </w:tc>
        <w:tc>
          <w:tcPr>
            <w:tcW w:w="6946" w:type="dxa"/>
            <w:gridSpan w:val="9"/>
          </w:tcPr>
          <w:p w14:paraId="61259A47" w14:textId="77777777" w:rsidR="004F51F6" w:rsidRDefault="004F51F6">
            <w:pPr>
              <w:pStyle w:val="CRCoverPage"/>
              <w:spacing w:after="0"/>
              <w:rPr>
                <w:sz w:val="8"/>
                <w:szCs w:val="8"/>
              </w:rPr>
            </w:pPr>
          </w:p>
        </w:tc>
      </w:tr>
      <w:tr w:rsidR="004F51F6" w14:paraId="098350C6" w14:textId="77777777">
        <w:tc>
          <w:tcPr>
            <w:tcW w:w="2694" w:type="dxa"/>
            <w:gridSpan w:val="2"/>
            <w:tcBorders>
              <w:top w:val="single" w:sz="4" w:space="0" w:color="auto"/>
              <w:left w:val="single" w:sz="4" w:space="0" w:color="auto"/>
            </w:tcBorders>
          </w:tcPr>
          <w:p w14:paraId="609E329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06A20B" w14:textId="5E2F53FC" w:rsidR="004F51F6" w:rsidRDefault="00967AE2" w:rsidP="00C036E3">
            <w:pPr>
              <w:pStyle w:val="CRCoverPage"/>
              <w:spacing w:after="0"/>
              <w:ind w:left="100"/>
              <w:rPr>
                <w:lang w:val="en-US" w:eastAsia="zh-CN"/>
              </w:rPr>
            </w:pPr>
            <w:r>
              <w:t xml:space="preserve">3.2, </w:t>
            </w:r>
            <w:r w:rsidR="00B7419C" w:rsidRPr="001B7C50">
              <w:t>4.4.8.3</w:t>
            </w:r>
            <w:r w:rsidR="00121E7E">
              <w:t xml:space="preserve">, </w:t>
            </w:r>
            <w:r>
              <w:t xml:space="preserve">5.27.0, </w:t>
            </w:r>
            <w:r w:rsidR="00DB173E" w:rsidRPr="001B7C50">
              <w:t>5.27.2.1</w:t>
            </w:r>
            <w:r w:rsidR="00DB173E">
              <w:t>,</w:t>
            </w:r>
            <w:r w:rsidR="00121E7E">
              <w:t>5.27.2.2, 5.27.2.3</w:t>
            </w:r>
            <w:r w:rsidR="0014094B">
              <w:t>(void)</w:t>
            </w:r>
            <w:r w:rsidR="00121E7E">
              <w:t xml:space="preserve">, </w:t>
            </w:r>
            <w:r w:rsidR="00A7288E">
              <w:t xml:space="preserve">5.27.2.4, </w:t>
            </w:r>
            <w:r>
              <w:t xml:space="preserve">5.27.3, </w:t>
            </w:r>
            <w:r w:rsidR="002F5EF6" w:rsidRPr="001B7C50">
              <w:t>5.28.1</w:t>
            </w:r>
            <w:r w:rsidR="002F5EF6">
              <w:t xml:space="preserve">, </w:t>
            </w:r>
            <w:r w:rsidR="00A7288E" w:rsidRPr="001B7C50">
              <w:t>5.28.2</w:t>
            </w:r>
            <w:r w:rsidR="00A7288E">
              <w:t>,</w:t>
            </w:r>
            <w:r w:rsidR="00A7288E" w:rsidRPr="001B7C50">
              <w:t xml:space="preserve"> </w:t>
            </w:r>
            <w:r w:rsidR="0014094B">
              <w:t>5.37.8,</w:t>
            </w:r>
            <w:r w:rsidR="00B3087B">
              <w:t xml:space="preserve"> </w:t>
            </w:r>
            <w:r w:rsidR="00A7288E" w:rsidRPr="001B7C50">
              <w:t>6.2.2</w:t>
            </w:r>
            <w:r w:rsidR="00A7288E">
              <w:t>,</w:t>
            </w:r>
            <w:r w:rsidR="00A7288E" w:rsidRPr="001B7C50">
              <w:t xml:space="preserve"> 6.2.10</w:t>
            </w:r>
            <w:r w:rsidR="00A7288E">
              <w:t>,</w:t>
            </w:r>
            <w:r w:rsidR="00A7288E" w:rsidRPr="001B7C50">
              <w:rPr>
                <w:lang w:eastAsia="zh-CN"/>
              </w:rPr>
              <w:t xml:space="preserve"> 6.2.29</w:t>
            </w:r>
            <w:r w:rsidR="00A7288E">
              <w:rPr>
                <w:lang w:eastAsia="zh-CN"/>
              </w:rPr>
              <w:t>,</w:t>
            </w:r>
            <w:r w:rsidR="00A7288E" w:rsidRPr="001B7C50">
              <w:t xml:space="preserve"> </w:t>
            </w:r>
            <w:r w:rsidR="002F5EF6" w:rsidRPr="001B7C50">
              <w:rPr>
                <w:lang w:eastAsia="zh-CN"/>
              </w:rPr>
              <w:t>6.2.32</w:t>
            </w:r>
            <w:r w:rsidR="002F5EF6">
              <w:rPr>
                <w:lang w:eastAsia="zh-CN"/>
              </w:rPr>
              <w:t xml:space="preserve">, </w:t>
            </w:r>
            <w:r w:rsidR="00A7288E" w:rsidRPr="001B7C50">
              <w:t>7.2.26</w:t>
            </w:r>
          </w:p>
        </w:tc>
      </w:tr>
      <w:tr w:rsidR="004F51F6" w14:paraId="283D443F" w14:textId="77777777">
        <w:tc>
          <w:tcPr>
            <w:tcW w:w="2694" w:type="dxa"/>
            <w:gridSpan w:val="2"/>
            <w:tcBorders>
              <w:left w:val="single" w:sz="4" w:space="0" w:color="auto"/>
            </w:tcBorders>
          </w:tcPr>
          <w:p w14:paraId="0DBE6811"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5CAB0720" w14:textId="77777777" w:rsidR="004F51F6" w:rsidRDefault="004F51F6">
            <w:pPr>
              <w:pStyle w:val="CRCoverPage"/>
              <w:spacing w:after="0"/>
              <w:rPr>
                <w:sz w:val="8"/>
                <w:szCs w:val="8"/>
              </w:rPr>
            </w:pPr>
          </w:p>
        </w:tc>
      </w:tr>
      <w:tr w:rsidR="004F51F6" w14:paraId="40669CA5" w14:textId="77777777">
        <w:tc>
          <w:tcPr>
            <w:tcW w:w="2694" w:type="dxa"/>
            <w:gridSpan w:val="2"/>
            <w:tcBorders>
              <w:left w:val="single" w:sz="4" w:space="0" w:color="auto"/>
            </w:tcBorders>
          </w:tcPr>
          <w:p w14:paraId="516FF4C2"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0DA871"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03DB74" w14:textId="77777777" w:rsidR="004F51F6" w:rsidRDefault="004005C0">
            <w:pPr>
              <w:pStyle w:val="CRCoverPage"/>
              <w:spacing w:after="0"/>
              <w:jc w:val="center"/>
              <w:rPr>
                <w:b/>
                <w:caps/>
              </w:rPr>
            </w:pPr>
            <w:r>
              <w:rPr>
                <w:b/>
                <w:caps/>
              </w:rPr>
              <w:t>N</w:t>
            </w:r>
          </w:p>
        </w:tc>
        <w:tc>
          <w:tcPr>
            <w:tcW w:w="2977" w:type="dxa"/>
            <w:gridSpan w:val="4"/>
          </w:tcPr>
          <w:p w14:paraId="6106DA43"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5EF03679" w14:textId="77777777" w:rsidR="004F51F6" w:rsidRDefault="004F51F6">
            <w:pPr>
              <w:pStyle w:val="CRCoverPage"/>
              <w:spacing w:after="0"/>
              <w:ind w:left="99"/>
            </w:pPr>
          </w:p>
        </w:tc>
      </w:tr>
      <w:tr w:rsidR="004F51F6" w14:paraId="0EDE530A" w14:textId="77777777">
        <w:tc>
          <w:tcPr>
            <w:tcW w:w="2694" w:type="dxa"/>
            <w:gridSpan w:val="2"/>
            <w:tcBorders>
              <w:left w:val="single" w:sz="4" w:space="0" w:color="auto"/>
            </w:tcBorders>
          </w:tcPr>
          <w:p w14:paraId="3B9433DE"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F96A1E4"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D844B" w14:textId="77777777" w:rsidR="004F51F6" w:rsidRDefault="004005C0">
            <w:pPr>
              <w:pStyle w:val="CRCoverPage"/>
              <w:spacing w:after="0"/>
              <w:jc w:val="center"/>
              <w:rPr>
                <w:b/>
                <w:caps/>
              </w:rPr>
            </w:pPr>
            <w:r>
              <w:rPr>
                <w:b/>
                <w:caps/>
              </w:rPr>
              <w:t>X</w:t>
            </w:r>
          </w:p>
        </w:tc>
        <w:tc>
          <w:tcPr>
            <w:tcW w:w="2977" w:type="dxa"/>
            <w:gridSpan w:val="4"/>
          </w:tcPr>
          <w:p w14:paraId="3758EA44"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920154E" w14:textId="77777777" w:rsidR="004F51F6" w:rsidRDefault="004005C0">
            <w:pPr>
              <w:pStyle w:val="CRCoverPage"/>
              <w:spacing w:after="0"/>
              <w:ind w:left="99"/>
            </w:pPr>
            <w:r>
              <w:t xml:space="preserve">TS/TR ... CR ... </w:t>
            </w:r>
          </w:p>
        </w:tc>
      </w:tr>
      <w:tr w:rsidR="004F51F6" w14:paraId="728B1E3E" w14:textId="77777777">
        <w:tc>
          <w:tcPr>
            <w:tcW w:w="2694" w:type="dxa"/>
            <w:gridSpan w:val="2"/>
            <w:tcBorders>
              <w:left w:val="single" w:sz="4" w:space="0" w:color="auto"/>
            </w:tcBorders>
          </w:tcPr>
          <w:p w14:paraId="02246A39"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A0BBA0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ECE75A" w14:textId="77777777" w:rsidR="004F51F6" w:rsidRDefault="004005C0">
            <w:pPr>
              <w:pStyle w:val="CRCoverPage"/>
              <w:spacing w:after="0"/>
              <w:jc w:val="center"/>
              <w:rPr>
                <w:b/>
                <w:caps/>
              </w:rPr>
            </w:pPr>
            <w:r>
              <w:rPr>
                <w:b/>
                <w:caps/>
              </w:rPr>
              <w:t>X</w:t>
            </w:r>
          </w:p>
        </w:tc>
        <w:tc>
          <w:tcPr>
            <w:tcW w:w="2977" w:type="dxa"/>
            <w:gridSpan w:val="4"/>
          </w:tcPr>
          <w:p w14:paraId="217450BF"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64A7C31" w14:textId="1E732598" w:rsidR="004F51F6" w:rsidRDefault="004005C0">
            <w:pPr>
              <w:pStyle w:val="CRCoverPage"/>
              <w:spacing w:after="0"/>
              <w:ind w:left="99"/>
            </w:pPr>
            <w:r>
              <w:t xml:space="preserve">TS/TR ... CR ... </w:t>
            </w:r>
          </w:p>
        </w:tc>
      </w:tr>
      <w:tr w:rsidR="004F51F6" w14:paraId="476283C9" w14:textId="77777777">
        <w:tc>
          <w:tcPr>
            <w:tcW w:w="2694" w:type="dxa"/>
            <w:gridSpan w:val="2"/>
            <w:tcBorders>
              <w:left w:val="single" w:sz="4" w:space="0" w:color="auto"/>
            </w:tcBorders>
          </w:tcPr>
          <w:p w14:paraId="5E142470"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6B687"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52AB6" w14:textId="77777777" w:rsidR="004F51F6" w:rsidRDefault="004005C0">
            <w:pPr>
              <w:pStyle w:val="CRCoverPage"/>
              <w:spacing w:after="0"/>
              <w:jc w:val="center"/>
              <w:rPr>
                <w:b/>
                <w:caps/>
              </w:rPr>
            </w:pPr>
            <w:r>
              <w:rPr>
                <w:b/>
                <w:caps/>
              </w:rPr>
              <w:t>X</w:t>
            </w:r>
          </w:p>
        </w:tc>
        <w:tc>
          <w:tcPr>
            <w:tcW w:w="2977" w:type="dxa"/>
            <w:gridSpan w:val="4"/>
          </w:tcPr>
          <w:p w14:paraId="255487DF"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36ED4450" w14:textId="77777777" w:rsidR="004F51F6" w:rsidRDefault="004005C0">
            <w:pPr>
              <w:pStyle w:val="CRCoverPage"/>
              <w:spacing w:after="0"/>
              <w:ind w:left="99"/>
            </w:pPr>
            <w:r>
              <w:t xml:space="preserve">TS/TR ... CR ... </w:t>
            </w:r>
          </w:p>
        </w:tc>
      </w:tr>
      <w:tr w:rsidR="004F51F6" w14:paraId="4EB1A6D9" w14:textId="77777777">
        <w:tc>
          <w:tcPr>
            <w:tcW w:w="2694" w:type="dxa"/>
            <w:gridSpan w:val="2"/>
            <w:tcBorders>
              <w:left w:val="single" w:sz="4" w:space="0" w:color="auto"/>
            </w:tcBorders>
          </w:tcPr>
          <w:p w14:paraId="29667DE1" w14:textId="77777777" w:rsidR="004F51F6" w:rsidRDefault="004F51F6">
            <w:pPr>
              <w:pStyle w:val="CRCoverPage"/>
              <w:spacing w:after="0"/>
              <w:rPr>
                <w:b/>
                <w:i/>
              </w:rPr>
            </w:pPr>
          </w:p>
        </w:tc>
        <w:tc>
          <w:tcPr>
            <w:tcW w:w="6946" w:type="dxa"/>
            <w:gridSpan w:val="9"/>
            <w:tcBorders>
              <w:right w:val="single" w:sz="4" w:space="0" w:color="auto"/>
            </w:tcBorders>
          </w:tcPr>
          <w:p w14:paraId="5BF7DBA1" w14:textId="77777777" w:rsidR="004F51F6" w:rsidRDefault="004F51F6">
            <w:pPr>
              <w:pStyle w:val="CRCoverPage"/>
              <w:spacing w:after="0"/>
            </w:pPr>
          </w:p>
        </w:tc>
      </w:tr>
      <w:tr w:rsidR="004F51F6" w14:paraId="469DFA21" w14:textId="77777777">
        <w:tc>
          <w:tcPr>
            <w:tcW w:w="2694" w:type="dxa"/>
            <w:gridSpan w:val="2"/>
            <w:tcBorders>
              <w:left w:val="single" w:sz="4" w:space="0" w:color="auto"/>
              <w:bottom w:val="single" w:sz="4" w:space="0" w:color="auto"/>
            </w:tcBorders>
          </w:tcPr>
          <w:p w14:paraId="105ABA3C"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A75CC1" w14:textId="77777777" w:rsidR="004F51F6" w:rsidRDefault="004F51F6">
            <w:pPr>
              <w:pStyle w:val="CRCoverPage"/>
              <w:spacing w:after="0"/>
              <w:ind w:left="100"/>
            </w:pPr>
          </w:p>
        </w:tc>
      </w:tr>
      <w:tr w:rsidR="004F51F6" w14:paraId="51516E4E" w14:textId="77777777">
        <w:tc>
          <w:tcPr>
            <w:tcW w:w="2694" w:type="dxa"/>
            <w:gridSpan w:val="2"/>
            <w:tcBorders>
              <w:top w:val="single" w:sz="4" w:space="0" w:color="auto"/>
              <w:bottom w:val="single" w:sz="4" w:space="0" w:color="auto"/>
            </w:tcBorders>
          </w:tcPr>
          <w:p w14:paraId="3591AFA9"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0CC0E9" w14:textId="77777777" w:rsidR="004F51F6" w:rsidRDefault="004F51F6">
            <w:pPr>
              <w:pStyle w:val="CRCoverPage"/>
              <w:spacing w:after="0"/>
              <w:ind w:left="100"/>
              <w:rPr>
                <w:sz w:val="8"/>
                <w:szCs w:val="8"/>
              </w:rPr>
            </w:pPr>
          </w:p>
        </w:tc>
      </w:tr>
      <w:tr w:rsidR="004F51F6" w14:paraId="4E3CF601" w14:textId="77777777">
        <w:tc>
          <w:tcPr>
            <w:tcW w:w="2694" w:type="dxa"/>
            <w:gridSpan w:val="2"/>
            <w:tcBorders>
              <w:top w:val="single" w:sz="4" w:space="0" w:color="auto"/>
              <w:left w:val="single" w:sz="4" w:space="0" w:color="auto"/>
              <w:bottom w:val="single" w:sz="4" w:space="0" w:color="auto"/>
            </w:tcBorders>
          </w:tcPr>
          <w:p w14:paraId="3C018100"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EAE99" w14:textId="4275FA9B" w:rsidR="004F51F6" w:rsidRDefault="000801D8">
            <w:pPr>
              <w:pStyle w:val="CRCoverPage"/>
              <w:spacing w:after="0"/>
              <w:ind w:left="100"/>
            </w:pPr>
            <w:r>
              <w:t>...</w:t>
            </w:r>
          </w:p>
        </w:tc>
      </w:tr>
    </w:tbl>
    <w:p w14:paraId="13B656B6" w14:textId="77777777" w:rsidR="004F51F6" w:rsidRDefault="004F51F6">
      <w:pPr>
        <w:pStyle w:val="CRCoverPage"/>
        <w:spacing w:after="0"/>
        <w:rPr>
          <w:sz w:val="8"/>
          <w:szCs w:val="8"/>
        </w:rPr>
      </w:pPr>
    </w:p>
    <w:p w14:paraId="55294F7E" w14:textId="77777777" w:rsidR="004F51F6" w:rsidRDefault="004F51F6"/>
    <w:p w14:paraId="2CDB8AA3" w14:textId="7054380D" w:rsidR="00A31FFD" w:rsidRDefault="00A31FFD">
      <w:pPr>
        <w:spacing w:after="0"/>
      </w:pPr>
      <w:r>
        <w:br w:type="page"/>
      </w:r>
    </w:p>
    <w:p w14:paraId="13528952" w14:textId="77777777" w:rsidR="000F2903" w:rsidRDefault="000F2903" w:rsidP="000F2903">
      <w:pPr>
        <w:pStyle w:val="14"/>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bookmarkStart w:id="15" w:name="_Hlk131439302"/>
      <w:bookmarkStart w:id="16" w:name="_Toc122440359"/>
      <w:bookmarkStart w:id="17" w:name="_Toc114665145"/>
      <w:bookmarkStart w:id="18" w:name="_Toc44882267"/>
      <w:bookmarkStart w:id="19" w:name="_Toc106909195"/>
      <w:bookmarkStart w:id="20" w:name="_Toc533204495"/>
      <w:bookmarkStart w:id="21" w:name="_Toc44882073"/>
      <w:r>
        <w:rPr>
          <w:color w:val="FF0000"/>
        </w:rPr>
        <w:lastRenderedPageBreak/>
        <w:t xml:space="preserve">* * * Start of Changes * * * </w:t>
      </w:r>
    </w:p>
    <w:p w14:paraId="49102261" w14:textId="77777777" w:rsidR="0052612C" w:rsidRPr="001B7C50" w:rsidRDefault="0052612C" w:rsidP="0052612C">
      <w:pPr>
        <w:pStyle w:val="2"/>
      </w:pPr>
      <w:bookmarkStart w:id="22" w:name="_Toc27846418"/>
      <w:bookmarkStart w:id="23" w:name="_Toc36187542"/>
      <w:bookmarkStart w:id="24" w:name="_Toc45183446"/>
      <w:bookmarkStart w:id="25" w:name="_Toc47342288"/>
      <w:bookmarkStart w:id="26" w:name="_Toc51768986"/>
      <w:bookmarkStart w:id="27" w:name="_Toc131516267"/>
      <w:bookmarkStart w:id="28" w:name="_Toc131516335"/>
      <w:bookmarkStart w:id="29" w:name="_Toc20150066"/>
      <w:bookmarkStart w:id="30" w:name="_Toc27846865"/>
      <w:bookmarkStart w:id="31" w:name="_Toc36187996"/>
      <w:bookmarkStart w:id="32" w:name="_Toc45183900"/>
      <w:bookmarkStart w:id="33" w:name="_Toc47342742"/>
      <w:bookmarkStart w:id="34" w:name="_Toc51769443"/>
      <w:bookmarkStart w:id="35" w:name="_Toc131516836"/>
      <w:bookmarkEnd w:id="8"/>
      <w:bookmarkEnd w:id="9"/>
      <w:bookmarkEnd w:id="10"/>
      <w:bookmarkEnd w:id="11"/>
      <w:bookmarkEnd w:id="12"/>
      <w:bookmarkEnd w:id="13"/>
      <w:bookmarkEnd w:id="14"/>
      <w:r w:rsidRPr="001B7C50">
        <w:t>3.2</w:t>
      </w:r>
      <w:r w:rsidRPr="001B7C50">
        <w:tab/>
        <w:t>Abbreviations</w:t>
      </w:r>
      <w:bookmarkEnd w:id="22"/>
      <w:bookmarkEnd w:id="23"/>
      <w:bookmarkEnd w:id="24"/>
      <w:bookmarkEnd w:id="25"/>
      <w:bookmarkEnd w:id="26"/>
      <w:bookmarkEnd w:id="27"/>
    </w:p>
    <w:p w14:paraId="0B03CEFD" w14:textId="77777777" w:rsidR="0052612C" w:rsidRPr="001B7C50" w:rsidRDefault="0052612C" w:rsidP="0052612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C287B08" w14:textId="77777777" w:rsidR="0052612C" w:rsidRPr="001B7C50" w:rsidRDefault="0052612C" w:rsidP="0052612C">
      <w:pPr>
        <w:pStyle w:val="EW"/>
      </w:pPr>
      <w:r w:rsidRPr="001B7C50">
        <w:t>5GC</w:t>
      </w:r>
      <w:r w:rsidRPr="001B7C50">
        <w:tab/>
        <w:t>5G Core Network</w:t>
      </w:r>
    </w:p>
    <w:p w14:paraId="2804A172" w14:textId="77777777" w:rsidR="0052612C" w:rsidRPr="001B7C50" w:rsidRDefault="0052612C" w:rsidP="0052612C">
      <w:pPr>
        <w:pStyle w:val="EW"/>
      </w:pPr>
      <w:r w:rsidRPr="001B7C50">
        <w:t>5G DDNMF</w:t>
      </w:r>
      <w:r w:rsidRPr="001B7C50">
        <w:tab/>
        <w:t>5G Direct Discovery Name Management Function</w:t>
      </w:r>
    </w:p>
    <w:p w14:paraId="54B26D73" w14:textId="77777777" w:rsidR="0052612C" w:rsidRPr="001B7C50" w:rsidRDefault="0052612C" w:rsidP="0052612C">
      <w:pPr>
        <w:pStyle w:val="EW"/>
      </w:pPr>
      <w:r w:rsidRPr="001B7C50">
        <w:t>5G LAN</w:t>
      </w:r>
      <w:r w:rsidRPr="001B7C50">
        <w:tab/>
        <w:t>5G Local Area Network</w:t>
      </w:r>
    </w:p>
    <w:p w14:paraId="5C1DC937" w14:textId="77777777" w:rsidR="0052612C" w:rsidRPr="001B7C50" w:rsidRDefault="0052612C" w:rsidP="0052612C">
      <w:pPr>
        <w:pStyle w:val="EW"/>
        <w:rPr>
          <w:lang w:eastAsia="zh-CN"/>
        </w:rPr>
      </w:pPr>
      <w:r w:rsidRPr="001B7C50">
        <w:t>5GS</w:t>
      </w:r>
      <w:r w:rsidRPr="001B7C50">
        <w:tab/>
        <w:t>5G System</w:t>
      </w:r>
    </w:p>
    <w:p w14:paraId="7DBD2728" w14:textId="77777777" w:rsidR="0052612C" w:rsidRPr="001B7C50" w:rsidRDefault="0052612C" w:rsidP="0052612C">
      <w:pPr>
        <w:pStyle w:val="EW"/>
      </w:pPr>
      <w:r w:rsidRPr="001B7C50">
        <w:t>5G-AN</w:t>
      </w:r>
      <w:r w:rsidRPr="001B7C50">
        <w:tab/>
        <w:t>5G Access Network</w:t>
      </w:r>
    </w:p>
    <w:p w14:paraId="5C94241D" w14:textId="77777777" w:rsidR="0052612C" w:rsidRPr="001B7C50" w:rsidRDefault="0052612C" w:rsidP="0052612C">
      <w:pPr>
        <w:pStyle w:val="EW"/>
        <w:rPr>
          <w:lang w:eastAsia="zh-CN"/>
        </w:rPr>
      </w:pPr>
      <w:r w:rsidRPr="001B7C50">
        <w:rPr>
          <w:lang w:eastAsia="zh-CN"/>
        </w:rPr>
        <w:t>5G-AN PDB</w:t>
      </w:r>
      <w:r w:rsidRPr="001B7C50">
        <w:rPr>
          <w:lang w:eastAsia="zh-CN"/>
        </w:rPr>
        <w:tab/>
        <w:t>5G Access Network Packet Delay Budget</w:t>
      </w:r>
    </w:p>
    <w:p w14:paraId="3A3A4CAB" w14:textId="77777777" w:rsidR="0052612C" w:rsidRPr="001B7C50" w:rsidRDefault="0052612C" w:rsidP="0052612C">
      <w:pPr>
        <w:pStyle w:val="EW"/>
        <w:rPr>
          <w:lang w:eastAsia="zh-CN"/>
        </w:rPr>
      </w:pPr>
      <w:r w:rsidRPr="001B7C50">
        <w:rPr>
          <w:lang w:eastAsia="zh-CN"/>
        </w:rPr>
        <w:t>5G-EIR</w:t>
      </w:r>
      <w:r w:rsidRPr="001B7C50">
        <w:rPr>
          <w:lang w:eastAsia="zh-CN"/>
        </w:rPr>
        <w:tab/>
        <w:t>5G-Equipment Identity Register</w:t>
      </w:r>
    </w:p>
    <w:p w14:paraId="699C17AE" w14:textId="77777777" w:rsidR="0052612C" w:rsidRPr="001B7C50" w:rsidRDefault="0052612C" w:rsidP="0052612C">
      <w:pPr>
        <w:pStyle w:val="EW"/>
        <w:rPr>
          <w:lang w:eastAsia="zh-CN"/>
        </w:rPr>
      </w:pPr>
      <w:r w:rsidRPr="001B7C50">
        <w:rPr>
          <w:lang w:eastAsia="zh-CN"/>
        </w:rPr>
        <w:t>5G-GUTI</w:t>
      </w:r>
      <w:r w:rsidRPr="001B7C50">
        <w:rPr>
          <w:lang w:eastAsia="zh-CN"/>
        </w:rPr>
        <w:tab/>
        <w:t>5G Globally Unique Temporary Identifier</w:t>
      </w:r>
    </w:p>
    <w:p w14:paraId="24456D11" w14:textId="77777777" w:rsidR="0052612C" w:rsidRPr="001B7C50" w:rsidRDefault="0052612C" w:rsidP="0052612C">
      <w:pPr>
        <w:pStyle w:val="EW"/>
        <w:rPr>
          <w:lang w:eastAsia="zh-CN"/>
        </w:rPr>
      </w:pPr>
      <w:r w:rsidRPr="001B7C50">
        <w:rPr>
          <w:lang w:eastAsia="zh-CN"/>
        </w:rPr>
        <w:t>5G-BRG</w:t>
      </w:r>
      <w:r w:rsidRPr="001B7C50">
        <w:rPr>
          <w:lang w:eastAsia="zh-CN"/>
        </w:rPr>
        <w:tab/>
        <w:t>5G Broadband Residential Gateway</w:t>
      </w:r>
    </w:p>
    <w:p w14:paraId="1675EC83" w14:textId="77777777" w:rsidR="0052612C" w:rsidRPr="001B7C50" w:rsidRDefault="0052612C" w:rsidP="0052612C">
      <w:pPr>
        <w:pStyle w:val="EW"/>
        <w:rPr>
          <w:lang w:eastAsia="zh-CN"/>
        </w:rPr>
      </w:pPr>
      <w:r w:rsidRPr="001B7C50">
        <w:rPr>
          <w:lang w:eastAsia="zh-CN"/>
        </w:rPr>
        <w:t>5G-CRG</w:t>
      </w:r>
      <w:r w:rsidRPr="001B7C50">
        <w:rPr>
          <w:lang w:eastAsia="zh-CN"/>
        </w:rPr>
        <w:tab/>
        <w:t>5G Cable Residential Gateway</w:t>
      </w:r>
    </w:p>
    <w:p w14:paraId="44FF0E12" w14:textId="77777777" w:rsidR="0052612C" w:rsidRPr="001B7C50" w:rsidRDefault="0052612C" w:rsidP="0052612C">
      <w:pPr>
        <w:pStyle w:val="EW"/>
        <w:rPr>
          <w:lang w:eastAsia="zh-CN"/>
        </w:rPr>
      </w:pPr>
      <w:r w:rsidRPr="001B7C50">
        <w:rPr>
          <w:lang w:eastAsia="zh-CN"/>
        </w:rPr>
        <w:t>5G GM</w:t>
      </w:r>
      <w:r w:rsidRPr="001B7C50">
        <w:rPr>
          <w:lang w:eastAsia="zh-CN"/>
        </w:rPr>
        <w:tab/>
        <w:t>5G Grand Master</w:t>
      </w:r>
    </w:p>
    <w:p w14:paraId="07CB9006" w14:textId="77777777" w:rsidR="0052612C" w:rsidRDefault="0052612C" w:rsidP="0052612C">
      <w:pPr>
        <w:pStyle w:val="EW"/>
        <w:rPr>
          <w:lang w:eastAsia="zh-CN"/>
        </w:rPr>
      </w:pPr>
      <w:r>
        <w:rPr>
          <w:lang w:eastAsia="zh-CN"/>
        </w:rPr>
        <w:t>5G NSWO</w:t>
      </w:r>
      <w:r>
        <w:rPr>
          <w:lang w:eastAsia="zh-CN"/>
        </w:rPr>
        <w:tab/>
        <w:t>5G Non-Seamless WLAN offload</w:t>
      </w:r>
    </w:p>
    <w:p w14:paraId="2760F499" w14:textId="77777777" w:rsidR="0052612C" w:rsidRPr="001B7C50" w:rsidRDefault="0052612C" w:rsidP="0052612C">
      <w:pPr>
        <w:pStyle w:val="EW"/>
        <w:rPr>
          <w:lang w:eastAsia="zh-CN"/>
        </w:rPr>
      </w:pPr>
      <w:r w:rsidRPr="001B7C50">
        <w:rPr>
          <w:lang w:eastAsia="zh-CN"/>
        </w:rPr>
        <w:t>5G-RG</w:t>
      </w:r>
      <w:r w:rsidRPr="001B7C50">
        <w:rPr>
          <w:lang w:eastAsia="zh-CN"/>
        </w:rPr>
        <w:tab/>
        <w:t>5G Residential Gateway</w:t>
      </w:r>
    </w:p>
    <w:p w14:paraId="4D9450D2" w14:textId="77777777" w:rsidR="0052612C" w:rsidRPr="001B7C50" w:rsidRDefault="0052612C" w:rsidP="0052612C">
      <w:pPr>
        <w:pStyle w:val="EW"/>
      </w:pPr>
      <w:r w:rsidRPr="001B7C50">
        <w:rPr>
          <w:lang w:eastAsia="zh-CN"/>
        </w:rPr>
        <w:t>5G-S-TMSI</w:t>
      </w:r>
      <w:r w:rsidRPr="001B7C50">
        <w:rPr>
          <w:lang w:eastAsia="zh-CN"/>
        </w:rPr>
        <w:tab/>
        <w:t>5G S-Temporary Mobile Subscription Identifier</w:t>
      </w:r>
    </w:p>
    <w:p w14:paraId="4DED6DD1" w14:textId="77777777" w:rsidR="0052612C" w:rsidRPr="001B7C50" w:rsidRDefault="0052612C" w:rsidP="0052612C">
      <w:pPr>
        <w:pStyle w:val="EW"/>
      </w:pPr>
      <w:r w:rsidRPr="001B7C50">
        <w:t>5G VN</w:t>
      </w:r>
      <w:r w:rsidRPr="001B7C50">
        <w:tab/>
        <w:t>5G Virtual Network</w:t>
      </w:r>
    </w:p>
    <w:p w14:paraId="289AC97D" w14:textId="77777777" w:rsidR="0052612C" w:rsidRPr="001B7C50" w:rsidRDefault="0052612C" w:rsidP="0052612C">
      <w:pPr>
        <w:pStyle w:val="EW"/>
      </w:pPr>
      <w:r w:rsidRPr="001B7C50">
        <w:t>5QI</w:t>
      </w:r>
      <w:r w:rsidRPr="001B7C50">
        <w:tab/>
        <w:t>5G QoS Identifier</w:t>
      </w:r>
    </w:p>
    <w:p w14:paraId="55307CBA" w14:textId="77777777" w:rsidR="0052612C" w:rsidRPr="001B7C50" w:rsidRDefault="0052612C" w:rsidP="0052612C">
      <w:pPr>
        <w:pStyle w:val="EW"/>
        <w:keepNext/>
      </w:pPr>
      <w:r w:rsidRPr="001B7C50">
        <w:t>ADRF</w:t>
      </w:r>
      <w:r w:rsidRPr="001B7C50">
        <w:tab/>
        <w:t>Analytics Data Repository Function</w:t>
      </w:r>
    </w:p>
    <w:p w14:paraId="402DCDE0" w14:textId="77777777" w:rsidR="0052612C" w:rsidRPr="001B7C50" w:rsidRDefault="0052612C" w:rsidP="0052612C">
      <w:pPr>
        <w:pStyle w:val="EW"/>
        <w:keepNext/>
      </w:pPr>
      <w:r w:rsidRPr="001B7C50">
        <w:t>AF</w:t>
      </w:r>
      <w:r w:rsidRPr="001B7C50">
        <w:tab/>
        <w:t>Application Function</w:t>
      </w:r>
    </w:p>
    <w:p w14:paraId="383FF034" w14:textId="77777777" w:rsidR="0052612C" w:rsidRPr="001B7C50" w:rsidRDefault="0052612C" w:rsidP="0052612C">
      <w:pPr>
        <w:pStyle w:val="EW"/>
        <w:keepNext/>
      </w:pPr>
      <w:r w:rsidRPr="001B7C50">
        <w:t>AKMA</w:t>
      </w:r>
      <w:r w:rsidRPr="001B7C50">
        <w:tab/>
        <w:t>Authentication and Key Management for Applications</w:t>
      </w:r>
    </w:p>
    <w:p w14:paraId="07EECEF7" w14:textId="77777777" w:rsidR="0052612C" w:rsidRPr="001B7C50" w:rsidRDefault="0052612C" w:rsidP="0052612C">
      <w:pPr>
        <w:pStyle w:val="EW"/>
        <w:keepNext/>
      </w:pPr>
      <w:proofErr w:type="spellStart"/>
      <w:r w:rsidRPr="001B7C50">
        <w:t>AnLF</w:t>
      </w:r>
      <w:proofErr w:type="spellEnd"/>
      <w:r w:rsidRPr="001B7C50">
        <w:tab/>
        <w:t>Analytics Logical Function</w:t>
      </w:r>
    </w:p>
    <w:p w14:paraId="6F868590" w14:textId="77777777" w:rsidR="0052612C" w:rsidRPr="001B7C50" w:rsidRDefault="0052612C" w:rsidP="0052612C">
      <w:pPr>
        <w:pStyle w:val="EW"/>
        <w:keepNext/>
      </w:pPr>
      <w:r w:rsidRPr="001B7C50">
        <w:t>AMF</w:t>
      </w:r>
      <w:r w:rsidRPr="001B7C50">
        <w:tab/>
        <w:t>Access and Mobility Management Function</w:t>
      </w:r>
    </w:p>
    <w:p w14:paraId="16BEC91F" w14:textId="77777777" w:rsidR="0052612C" w:rsidRDefault="0052612C" w:rsidP="0052612C">
      <w:pPr>
        <w:pStyle w:val="EW"/>
        <w:keepNext/>
      </w:pPr>
      <w:proofErr w:type="spellStart"/>
      <w:r>
        <w:t>AoI</w:t>
      </w:r>
      <w:proofErr w:type="spellEnd"/>
      <w:r>
        <w:tab/>
        <w:t>Area of Interest</w:t>
      </w:r>
    </w:p>
    <w:p w14:paraId="30365BA4" w14:textId="77777777" w:rsidR="0052612C" w:rsidRPr="001B7C50" w:rsidRDefault="0052612C" w:rsidP="0052612C">
      <w:pPr>
        <w:pStyle w:val="EW"/>
        <w:keepNext/>
      </w:pPr>
      <w:r w:rsidRPr="001B7C50">
        <w:t>AS</w:t>
      </w:r>
      <w:r w:rsidRPr="001B7C50">
        <w:tab/>
        <w:t>Access Stratum</w:t>
      </w:r>
    </w:p>
    <w:p w14:paraId="306670F4" w14:textId="77777777" w:rsidR="0052612C" w:rsidRPr="001B7C50" w:rsidRDefault="0052612C" w:rsidP="0052612C">
      <w:pPr>
        <w:pStyle w:val="EW"/>
      </w:pPr>
      <w:r w:rsidRPr="001B7C50">
        <w:t>ATSSS</w:t>
      </w:r>
      <w:r w:rsidRPr="001B7C50">
        <w:tab/>
        <w:t>Access Traffic Steering, Switching, Splitting</w:t>
      </w:r>
    </w:p>
    <w:p w14:paraId="65081A54" w14:textId="77777777" w:rsidR="0052612C" w:rsidRPr="001B7C50" w:rsidRDefault="0052612C" w:rsidP="0052612C">
      <w:pPr>
        <w:pStyle w:val="EW"/>
      </w:pPr>
      <w:r w:rsidRPr="001B7C50">
        <w:t>ATSSS-LL</w:t>
      </w:r>
      <w:r w:rsidRPr="001B7C50">
        <w:tab/>
        <w:t>ATSSS Low-Layer</w:t>
      </w:r>
    </w:p>
    <w:p w14:paraId="02E6F29E" w14:textId="77777777" w:rsidR="0052612C" w:rsidRPr="001B7C50" w:rsidRDefault="0052612C" w:rsidP="0052612C">
      <w:pPr>
        <w:pStyle w:val="EW"/>
      </w:pPr>
      <w:r w:rsidRPr="001B7C50">
        <w:t>AUSF</w:t>
      </w:r>
      <w:r w:rsidRPr="001B7C50">
        <w:tab/>
        <w:t>Authentication Server Function</w:t>
      </w:r>
    </w:p>
    <w:p w14:paraId="70F652AA" w14:textId="77777777" w:rsidR="0052612C" w:rsidRPr="001B7C50" w:rsidRDefault="0052612C" w:rsidP="0052612C">
      <w:pPr>
        <w:pStyle w:val="EW"/>
      </w:pPr>
      <w:r w:rsidRPr="001B7C50">
        <w:t>BMCA</w:t>
      </w:r>
      <w:r w:rsidRPr="001B7C50">
        <w:tab/>
        <w:t>Best Master Clock Algorithm</w:t>
      </w:r>
    </w:p>
    <w:p w14:paraId="34CE379A" w14:textId="77777777" w:rsidR="0052612C" w:rsidRPr="001B7C50" w:rsidRDefault="0052612C" w:rsidP="0052612C">
      <w:pPr>
        <w:pStyle w:val="EW"/>
      </w:pPr>
      <w:r w:rsidRPr="001B7C50">
        <w:t>BSF</w:t>
      </w:r>
      <w:r w:rsidRPr="001B7C50">
        <w:tab/>
        <w:t>Binding Support Function</w:t>
      </w:r>
    </w:p>
    <w:p w14:paraId="6637D274" w14:textId="77777777" w:rsidR="0052612C" w:rsidRPr="001B7C50" w:rsidRDefault="0052612C" w:rsidP="0052612C">
      <w:pPr>
        <w:pStyle w:val="EW"/>
      </w:pPr>
      <w:r w:rsidRPr="001B7C50">
        <w:t>CAG</w:t>
      </w:r>
      <w:r w:rsidRPr="001B7C50">
        <w:tab/>
        <w:t>Closed Access Group</w:t>
      </w:r>
    </w:p>
    <w:p w14:paraId="06919F3C" w14:textId="77777777" w:rsidR="0052612C" w:rsidRPr="001B7C50" w:rsidRDefault="0052612C" w:rsidP="0052612C">
      <w:pPr>
        <w:pStyle w:val="EW"/>
      </w:pPr>
      <w:r w:rsidRPr="001B7C50">
        <w:t>CAPIF</w:t>
      </w:r>
      <w:r w:rsidRPr="001B7C50">
        <w:tab/>
        <w:t>Common API Framework for 3GPP northbound APIs</w:t>
      </w:r>
    </w:p>
    <w:p w14:paraId="1B967446" w14:textId="77777777" w:rsidR="0052612C" w:rsidRPr="001B7C50" w:rsidRDefault="0052612C" w:rsidP="0052612C">
      <w:pPr>
        <w:pStyle w:val="EW"/>
      </w:pPr>
      <w:r w:rsidRPr="001B7C50">
        <w:t>CH</w:t>
      </w:r>
      <w:r w:rsidRPr="001B7C50">
        <w:tab/>
        <w:t>Credentials Holder</w:t>
      </w:r>
    </w:p>
    <w:p w14:paraId="75F77319" w14:textId="77777777" w:rsidR="0052612C" w:rsidRPr="001B7C50" w:rsidRDefault="0052612C" w:rsidP="0052612C">
      <w:pPr>
        <w:pStyle w:val="EW"/>
      </w:pPr>
      <w:r w:rsidRPr="001B7C50">
        <w:t>CHF</w:t>
      </w:r>
      <w:r w:rsidRPr="001B7C50">
        <w:tab/>
        <w:t>Charging Function</w:t>
      </w:r>
    </w:p>
    <w:p w14:paraId="310785D6" w14:textId="77777777" w:rsidR="0052612C" w:rsidRPr="001B7C50" w:rsidRDefault="0052612C" w:rsidP="0052612C">
      <w:pPr>
        <w:pStyle w:val="EW"/>
      </w:pPr>
      <w:r w:rsidRPr="001B7C50">
        <w:t>CN PDB</w:t>
      </w:r>
      <w:r w:rsidRPr="001B7C50">
        <w:tab/>
        <w:t>Core Network Packet Delay Budget</w:t>
      </w:r>
    </w:p>
    <w:p w14:paraId="08A6310C" w14:textId="77777777" w:rsidR="0052612C" w:rsidRPr="001B7C50" w:rsidRDefault="0052612C" w:rsidP="0052612C">
      <w:pPr>
        <w:pStyle w:val="EW"/>
      </w:pPr>
      <w:r w:rsidRPr="001B7C50">
        <w:t>CP</w:t>
      </w:r>
      <w:r w:rsidRPr="001B7C50">
        <w:tab/>
        <w:t>Control Plane</w:t>
      </w:r>
    </w:p>
    <w:p w14:paraId="6AB445B7" w14:textId="77777777" w:rsidR="0052612C" w:rsidRPr="001B7C50" w:rsidRDefault="0052612C" w:rsidP="0052612C">
      <w:pPr>
        <w:pStyle w:val="EW"/>
      </w:pPr>
      <w:r w:rsidRPr="001B7C50">
        <w:t>DAPS</w:t>
      </w:r>
      <w:r w:rsidRPr="001B7C50">
        <w:tab/>
        <w:t>Dual Active Protocol Stacks</w:t>
      </w:r>
    </w:p>
    <w:p w14:paraId="20E36BB4" w14:textId="77777777" w:rsidR="0052612C" w:rsidRPr="001B7C50" w:rsidRDefault="0052612C" w:rsidP="0052612C">
      <w:pPr>
        <w:pStyle w:val="EW"/>
      </w:pPr>
      <w:r w:rsidRPr="001B7C50">
        <w:t>DCCF</w:t>
      </w:r>
      <w:r w:rsidRPr="001B7C50">
        <w:tab/>
        <w:t>Data Collection Coordination Function</w:t>
      </w:r>
    </w:p>
    <w:p w14:paraId="4FA79349" w14:textId="77777777" w:rsidR="0052612C" w:rsidRPr="001B7C50" w:rsidRDefault="0052612C" w:rsidP="0052612C">
      <w:pPr>
        <w:pStyle w:val="EW"/>
      </w:pPr>
      <w:r w:rsidRPr="001B7C50">
        <w:t>DCS</w:t>
      </w:r>
      <w:r w:rsidRPr="001B7C50">
        <w:tab/>
        <w:t>Default Credentials Server</w:t>
      </w:r>
    </w:p>
    <w:p w14:paraId="6ACA2884" w14:textId="77777777" w:rsidR="0052612C" w:rsidRDefault="0052612C" w:rsidP="0052612C">
      <w:pPr>
        <w:pStyle w:val="EW"/>
      </w:pPr>
      <w:proofErr w:type="spellStart"/>
      <w:r>
        <w:t>DetNet</w:t>
      </w:r>
      <w:proofErr w:type="spellEnd"/>
      <w:r>
        <w:tab/>
        <w:t>Deterministic Networking</w:t>
      </w:r>
    </w:p>
    <w:p w14:paraId="6881375A" w14:textId="77777777" w:rsidR="0052612C" w:rsidRPr="001B7C50" w:rsidRDefault="0052612C" w:rsidP="0052612C">
      <w:pPr>
        <w:pStyle w:val="EW"/>
      </w:pPr>
      <w:r w:rsidRPr="001B7C50">
        <w:t>DL</w:t>
      </w:r>
      <w:r w:rsidRPr="001B7C50">
        <w:tab/>
        <w:t>Downlink</w:t>
      </w:r>
    </w:p>
    <w:p w14:paraId="40356B03" w14:textId="77777777" w:rsidR="0052612C" w:rsidRPr="001B7C50" w:rsidRDefault="0052612C" w:rsidP="0052612C">
      <w:pPr>
        <w:pStyle w:val="EW"/>
      </w:pPr>
      <w:r w:rsidRPr="001B7C50">
        <w:t>DN</w:t>
      </w:r>
      <w:r w:rsidRPr="001B7C50">
        <w:tab/>
        <w:t>Data Network</w:t>
      </w:r>
    </w:p>
    <w:p w14:paraId="5C571A78" w14:textId="77777777" w:rsidR="0052612C" w:rsidRPr="001B7C50" w:rsidRDefault="0052612C" w:rsidP="0052612C">
      <w:pPr>
        <w:pStyle w:val="EW"/>
      </w:pPr>
      <w:r w:rsidRPr="001B7C50">
        <w:rPr>
          <w:rFonts w:eastAsia="宋体"/>
          <w:lang w:eastAsia="zh-CN"/>
        </w:rPr>
        <w:t>DNAI</w:t>
      </w:r>
      <w:r w:rsidRPr="001B7C50">
        <w:tab/>
      </w:r>
      <w:r w:rsidRPr="001B7C50">
        <w:rPr>
          <w:rFonts w:eastAsia="宋体"/>
          <w:lang w:eastAsia="zh-CN"/>
        </w:rPr>
        <w:t>DN Access Identifier</w:t>
      </w:r>
    </w:p>
    <w:p w14:paraId="149F5945" w14:textId="77777777" w:rsidR="0052612C" w:rsidRPr="001B7C50" w:rsidRDefault="0052612C" w:rsidP="0052612C">
      <w:pPr>
        <w:pStyle w:val="EW"/>
      </w:pPr>
      <w:r w:rsidRPr="001B7C50">
        <w:t>DNN</w:t>
      </w:r>
      <w:r w:rsidRPr="001B7C50">
        <w:tab/>
        <w:t>Data Network Name</w:t>
      </w:r>
    </w:p>
    <w:p w14:paraId="40306038" w14:textId="77777777" w:rsidR="0052612C" w:rsidRPr="001B7C50" w:rsidRDefault="0052612C" w:rsidP="0052612C">
      <w:pPr>
        <w:pStyle w:val="EW"/>
      </w:pPr>
      <w:r w:rsidRPr="001B7C50">
        <w:t>DRX</w:t>
      </w:r>
      <w:r w:rsidRPr="001B7C50">
        <w:tab/>
        <w:t>Discontinuous Reception</w:t>
      </w:r>
    </w:p>
    <w:p w14:paraId="1AE80802" w14:textId="77777777" w:rsidR="0052612C" w:rsidRPr="001B7C50" w:rsidRDefault="0052612C" w:rsidP="0052612C">
      <w:pPr>
        <w:pStyle w:val="EW"/>
      </w:pPr>
      <w:r w:rsidRPr="001B7C50">
        <w:t>DS-TT</w:t>
      </w:r>
      <w:r w:rsidRPr="001B7C50">
        <w:tab/>
        <w:t>Device-side TSN translator</w:t>
      </w:r>
    </w:p>
    <w:p w14:paraId="5287E907" w14:textId="77777777" w:rsidR="0052612C" w:rsidRPr="001B7C50" w:rsidRDefault="0052612C" w:rsidP="0052612C">
      <w:pPr>
        <w:pStyle w:val="EW"/>
      </w:pPr>
      <w:r w:rsidRPr="001B7C50">
        <w:t>EAC</w:t>
      </w:r>
      <w:r w:rsidRPr="001B7C50">
        <w:tab/>
        <w:t>Early Admission Control</w:t>
      </w:r>
    </w:p>
    <w:p w14:paraId="43038324" w14:textId="77777777" w:rsidR="0052612C" w:rsidRPr="001B7C50" w:rsidRDefault="0052612C" w:rsidP="0052612C">
      <w:pPr>
        <w:pStyle w:val="EW"/>
      </w:pPr>
      <w:proofErr w:type="spellStart"/>
      <w:r w:rsidRPr="001B7C50">
        <w:t>ePDG</w:t>
      </w:r>
      <w:proofErr w:type="spellEnd"/>
      <w:r w:rsidRPr="001B7C50">
        <w:tab/>
        <w:t>evolved Packet Data Gateway</w:t>
      </w:r>
    </w:p>
    <w:p w14:paraId="78CACE7F" w14:textId="77777777" w:rsidR="0052612C" w:rsidRPr="001B7C50" w:rsidRDefault="0052612C" w:rsidP="0052612C">
      <w:pPr>
        <w:pStyle w:val="EW"/>
      </w:pPr>
      <w:r w:rsidRPr="001B7C50">
        <w:t>EBI</w:t>
      </w:r>
      <w:r w:rsidRPr="001B7C50">
        <w:tab/>
        <w:t>EPS Bearer Identity</w:t>
      </w:r>
    </w:p>
    <w:p w14:paraId="1760D6D9" w14:textId="77777777" w:rsidR="0052612C" w:rsidRPr="001B7C50" w:rsidRDefault="0052612C" w:rsidP="0052612C">
      <w:pPr>
        <w:pStyle w:val="EW"/>
      </w:pPr>
      <w:r w:rsidRPr="001B7C50">
        <w:t>EUI</w:t>
      </w:r>
      <w:r w:rsidRPr="001B7C50">
        <w:tab/>
        <w:t>Extended Unique Identifier</w:t>
      </w:r>
    </w:p>
    <w:p w14:paraId="791F0E48" w14:textId="77777777" w:rsidR="0052612C" w:rsidRPr="001B7C50" w:rsidRDefault="0052612C" w:rsidP="0052612C">
      <w:pPr>
        <w:pStyle w:val="EW"/>
      </w:pPr>
      <w:r w:rsidRPr="001B7C50">
        <w:t>FAR</w:t>
      </w:r>
      <w:r w:rsidRPr="001B7C50">
        <w:tab/>
        <w:t>Forwarding Action Rule</w:t>
      </w:r>
    </w:p>
    <w:p w14:paraId="3773DCFD" w14:textId="77777777" w:rsidR="0052612C" w:rsidRPr="001B7C50" w:rsidRDefault="0052612C" w:rsidP="0052612C">
      <w:pPr>
        <w:pStyle w:val="EW"/>
      </w:pPr>
      <w:r w:rsidRPr="001B7C50">
        <w:t>FN-BRG</w:t>
      </w:r>
      <w:r w:rsidRPr="001B7C50">
        <w:tab/>
        <w:t>Fixed Network Broadband RG</w:t>
      </w:r>
    </w:p>
    <w:p w14:paraId="72F1A10F" w14:textId="77777777" w:rsidR="0052612C" w:rsidRPr="001B7C50" w:rsidRDefault="0052612C" w:rsidP="0052612C">
      <w:pPr>
        <w:pStyle w:val="EW"/>
      </w:pPr>
      <w:r w:rsidRPr="001B7C50">
        <w:t>FN-CRG</w:t>
      </w:r>
      <w:r w:rsidRPr="001B7C50">
        <w:tab/>
        <w:t>Fixed Network Cable RG</w:t>
      </w:r>
    </w:p>
    <w:p w14:paraId="3ABCC3C5" w14:textId="77777777" w:rsidR="0052612C" w:rsidRPr="001B7C50" w:rsidRDefault="0052612C" w:rsidP="0052612C">
      <w:pPr>
        <w:pStyle w:val="EW"/>
      </w:pPr>
      <w:r w:rsidRPr="001B7C50">
        <w:t>FN-RG</w:t>
      </w:r>
      <w:r w:rsidRPr="001B7C50">
        <w:tab/>
        <w:t>Fixed Network RG</w:t>
      </w:r>
    </w:p>
    <w:p w14:paraId="76AF3833" w14:textId="77777777" w:rsidR="0052612C" w:rsidRPr="001B7C50" w:rsidRDefault="0052612C" w:rsidP="0052612C">
      <w:pPr>
        <w:pStyle w:val="EW"/>
      </w:pPr>
      <w:r w:rsidRPr="001B7C50">
        <w:t>FQDN</w:t>
      </w:r>
      <w:r w:rsidRPr="001B7C50">
        <w:tab/>
        <w:t>Fully Qualified Domain Name</w:t>
      </w:r>
    </w:p>
    <w:p w14:paraId="3B0C025A" w14:textId="77777777" w:rsidR="0052612C" w:rsidRPr="001B7C50" w:rsidRDefault="0052612C" w:rsidP="0052612C">
      <w:pPr>
        <w:pStyle w:val="EW"/>
        <w:rPr>
          <w:lang w:eastAsia="zh-CN"/>
        </w:rPr>
      </w:pPr>
      <w:r w:rsidRPr="001B7C50">
        <w:rPr>
          <w:lang w:eastAsia="zh-CN"/>
        </w:rPr>
        <w:lastRenderedPageBreak/>
        <w:t>GBA</w:t>
      </w:r>
      <w:r w:rsidRPr="001B7C50">
        <w:rPr>
          <w:lang w:eastAsia="zh-CN"/>
        </w:rPr>
        <w:tab/>
        <w:t>Generic Bootstrapping Architecture</w:t>
      </w:r>
    </w:p>
    <w:p w14:paraId="56C2FA0E" w14:textId="77777777" w:rsidR="0052612C" w:rsidRPr="001B7C50" w:rsidRDefault="0052612C" w:rsidP="0052612C">
      <w:pPr>
        <w:pStyle w:val="EW"/>
        <w:rPr>
          <w:lang w:eastAsia="zh-CN"/>
        </w:rPr>
      </w:pPr>
      <w:r w:rsidRPr="001B7C50">
        <w:rPr>
          <w:lang w:eastAsia="zh-CN"/>
        </w:rPr>
        <w:t>GEO</w:t>
      </w:r>
      <w:r w:rsidRPr="001B7C50">
        <w:rPr>
          <w:lang w:eastAsia="zh-CN"/>
        </w:rPr>
        <w:tab/>
        <w:t>Geostationary Orbit</w:t>
      </w:r>
    </w:p>
    <w:p w14:paraId="10FFD03E" w14:textId="77777777" w:rsidR="0052612C" w:rsidRPr="001B7C50" w:rsidRDefault="0052612C" w:rsidP="0052612C">
      <w:pPr>
        <w:pStyle w:val="EW"/>
        <w:rPr>
          <w:lang w:eastAsia="zh-CN"/>
        </w:rPr>
      </w:pPr>
      <w:r w:rsidRPr="001B7C50">
        <w:rPr>
          <w:lang w:eastAsia="zh-CN"/>
        </w:rPr>
        <w:t>GFBR</w:t>
      </w:r>
      <w:r w:rsidRPr="001B7C50">
        <w:rPr>
          <w:lang w:eastAsia="zh-CN"/>
        </w:rPr>
        <w:tab/>
        <w:t>Guaranteed Flow Bit Rate</w:t>
      </w:r>
    </w:p>
    <w:p w14:paraId="40E4963E" w14:textId="77777777" w:rsidR="0052612C" w:rsidRPr="001B7C50" w:rsidRDefault="0052612C" w:rsidP="0052612C">
      <w:pPr>
        <w:pStyle w:val="EW"/>
        <w:rPr>
          <w:rFonts w:eastAsia="宋体"/>
        </w:rPr>
      </w:pPr>
      <w:r w:rsidRPr="001B7C50">
        <w:rPr>
          <w:rFonts w:eastAsia="宋体"/>
        </w:rPr>
        <w:t>GIN</w:t>
      </w:r>
      <w:r w:rsidRPr="001B7C50">
        <w:rPr>
          <w:rFonts w:eastAsia="宋体"/>
        </w:rPr>
        <w:tab/>
        <w:t>Group ID for Network Selection</w:t>
      </w:r>
    </w:p>
    <w:p w14:paraId="1C649973" w14:textId="77777777" w:rsidR="0052612C" w:rsidRPr="001B7C50" w:rsidRDefault="0052612C" w:rsidP="0052612C">
      <w:pPr>
        <w:pStyle w:val="EW"/>
        <w:rPr>
          <w:lang w:eastAsia="zh-CN"/>
        </w:rPr>
      </w:pPr>
      <w:r w:rsidRPr="001B7C50">
        <w:rPr>
          <w:rFonts w:eastAsia="宋体"/>
        </w:rPr>
        <w:t>GMLC</w:t>
      </w:r>
      <w:r w:rsidRPr="001B7C50">
        <w:rPr>
          <w:rFonts w:eastAsia="宋体"/>
        </w:rPr>
        <w:tab/>
        <w:t>Gateway Mobile Location Centre</w:t>
      </w:r>
    </w:p>
    <w:p w14:paraId="5A5F8AD8" w14:textId="77777777" w:rsidR="0052612C" w:rsidRPr="001B7C50" w:rsidRDefault="0052612C" w:rsidP="0052612C">
      <w:pPr>
        <w:pStyle w:val="EW"/>
        <w:rPr>
          <w:lang w:eastAsia="zh-CN"/>
        </w:rPr>
      </w:pPr>
      <w:r w:rsidRPr="001B7C50">
        <w:rPr>
          <w:lang w:eastAsia="zh-CN"/>
        </w:rPr>
        <w:t>GPSI</w:t>
      </w:r>
      <w:r w:rsidRPr="001B7C50">
        <w:rPr>
          <w:lang w:eastAsia="zh-CN"/>
        </w:rPr>
        <w:tab/>
        <w:t>Generic Public Subscription Identifier</w:t>
      </w:r>
    </w:p>
    <w:p w14:paraId="1E5E77E8" w14:textId="77777777" w:rsidR="0052612C" w:rsidRPr="001B7C50" w:rsidRDefault="0052612C" w:rsidP="0052612C">
      <w:pPr>
        <w:pStyle w:val="EW"/>
        <w:rPr>
          <w:lang w:eastAsia="zh-CN"/>
        </w:rPr>
      </w:pPr>
      <w:r w:rsidRPr="001B7C50">
        <w:rPr>
          <w:lang w:eastAsia="zh-CN"/>
        </w:rPr>
        <w:t>GUAMI</w:t>
      </w:r>
      <w:r w:rsidRPr="001B7C50">
        <w:rPr>
          <w:lang w:eastAsia="zh-CN"/>
        </w:rPr>
        <w:tab/>
        <w:t>Globally Unique AMF Identifier</w:t>
      </w:r>
    </w:p>
    <w:p w14:paraId="292AC74A" w14:textId="77777777" w:rsidR="0052612C" w:rsidRPr="001B7C50" w:rsidRDefault="0052612C" w:rsidP="0052612C">
      <w:pPr>
        <w:pStyle w:val="EW"/>
        <w:rPr>
          <w:lang w:eastAsia="zh-CN"/>
        </w:rPr>
      </w:pPr>
      <w:r w:rsidRPr="001B7C50">
        <w:rPr>
          <w:lang w:eastAsia="zh-CN"/>
        </w:rPr>
        <w:t>HMTC</w:t>
      </w:r>
      <w:r w:rsidRPr="001B7C50">
        <w:rPr>
          <w:lang w:eastAsia="zh-CN"/>
        </w:rPr>
        <w:tab/>
        <w:t>High-Performance Machine-Type Communications</w:t>
      </w:r>
    </w:p>
    <w:p w14:paraId="692C2AB6" w14:textId="77777777" w:rsidR="0052612C" w:rsidRPr="001B7C50" w:rsidRDefault="0052612C" w:rsidP="0052612C">
      <w:pPr>
        <w:pStyle w:val="EW"/>
        <w:rPr>
          <w:lang w:eastAsia="zh-CN"/>
        </w:rPr>
      </w:pPr>
      <w:r w:rsidRPr="001B7C50">
        <w:rPr>
          <w:lang w:eastAsia="zh-CN"/>
        </w:rPr>
        <w:t>HR</w:t>
      </w:r>
      <w:r w:rsidRPr="001B7C50">
        <w:rPr>
          <w:lang w:eastAsia="zh-CN"/>
        </w:rPr>
        <w:tab/>
        <w:t>Home Routed (roaming)</w:t>
      </w:r>
    </w:p>
    <w:p w14:paraId="5E6F773C" w14:textId="77777777" w:rsidR="0052612C" w:rsidRPr="001B7C50" w:rsidRDefault="0052612C" w:rsidP="0052612C">
      <w:pPr>
        <w:pStyle w:val="EW"/>
      </w:pPr>
      <w:r w:rsidRPr="001B7C50">
        <w:t>IAB</w:t>
      </w:r>
      <w:r w:rsidRPr="001B7C50">
        <w:tab/>
        <w:t>Integrated access and backhaul</w:t>
      </w:r>
    </w:p>
    <w:p w14:paraId="753E20F2" w14:textId="77777777" w:rsidR="0052612C" w:rsidRPr="001B7C50" w:rsidRDefault="0052612C" w:rsidP="0052612C">
      <w:pPr>
        <w:pStyle w:val="EW"/>
      </w:pPr>
      <w:r w:rsidRPr="001B7C50">
        <w:t>IMEI/TAC</w:t>
      </w:r>
      <w:r w:rsidRPr="001B7C50">
        <w:tab/>
        <w:t>IMEI Type Allocation Code</w:t>
      </w:r>
    </w:p>
    <w:p w14:paraId="6B82D02F" w14:textId="77777777" w:rsidR="0052612C" w:rsidRPr="001B7C50" w:rsidRDefault="0052612C" w:rsidP="0052612C">
      <w:pPr>
        <w:pStyle w:val="EW"/>
      </w:pPr>
      <w:r w:rsidRPr="001B7C50">
        <w:t>IPUPS</w:t>
      </w:r>
      <w:r w:rsidRPr="001B7C50">
        <w:tab/>
        <w:t>Inter PLMN UP Security</w:t>
      </w:r>
    </w:p>
    <w:p w14:paraId="1479870D" w14:textId="77777777" w:rsidR="0052612C" w:rsidRPr="001B7C50" w:rsidRDefault="0052612C" w:rsidP="0052612C">
      <w:pPr>
        <w:pStyle w:val="EW"/>
      </w:pPr>
      <w:r w:rsidRPr="001B7C50">
        <w:t>I-SMF</w:t>
      </w:r>
      <w:r w:rsidRPr="001B7C50">
        <w:tab/>
        <w:t>Intermediate SMF</w:t>
      </w:r>
    </w:p>
    <w:p w14:paraId="153EA776" w14:textId="77777777" w:rsidR="0052612C" w:rsidRPr="001B7C50" w:rsidRDefault="0052612C" w:rsidP="0052612C">
      <w:pPr>
        <w:pStyle w:val="EW"/>
      </w:pPr>
      <w:r w:rsidRPr="001B7C50">
        <w:t>I-UPF</w:t>
      </w:r>
      <w:r w:rsidRPr="001B7C50">
        <w:tab/>
        <w:t>Intermediate UPF</w:t>
      </w:r>
    </w:p>
    <w:p w14:paraId="1FAB1404" w14:textId="77777777" w:rsidR="0052612C" w:rsidRPr="001B7C50" w:rsidRDefault="0052612C" w:rsidP="0052612C">
      <w:pPr>
        <w:pStyle w:val="EW"/>
      </w:pPr>
      <w:r w:rsidRPr="001B7C50">
        <w:t>LADN</w:t>
      </w:r>
      <w:r w:rsidRPr="001B7C50">
        <w:tab/>
        <w:t>Local Area Data Network</w:t>
      </w:r>
    </w:p>
    <w:p w14:paraId="012B8F22" w14:textId="77777777" w:rsidR="0052612C" w:rsidRPr="001B7C50" w:rsidRDefault="0052612C" w:rsidP="0052612C">
      <w:pPr>
        <w:pStyle w:val="EW"/>
      </w:pPr>
      <w:r w:rsidRPr="001B7C50">
        <w:t>LBO</w:t>
      </w:r>
      <w:r w:rsidRPr="001B7C50">
        <w:tab/>
        <w:t>Local Break Out (roaming)</w:t>
      </w:r>
    </w:p>
    <w:p w14:paraId="7F1ECF3C" w14:textId="77777777" w:rsidR="0052612C" w:rsidRPr="001B7C50" w:rsidRDefault="0052612C" w:rsidP="0052612C">
      <w:pPr>
        <w:pStyle w:val="EW"/>
        <w:rPr>
          <w:rFonts w:eastAsia="宋体"/>
        </w:rPr>
      </w:pPr>
      <w:r w:rsidRPr="001B7C50">
        <w:rPr>
          <w:rFonts w:eastAsia="宋体"/>
        </w:rPr>
        <w:t>LEO</w:t>
      </w:r>
      <w:r w:rsidRPr="001B7C50">
        <w:rPr>
          <w:rFonts w:eastAsia="宋体"/>
        </w:rPr>
        <w:tab/>
        <w:t>Low Earth Orbit</w:t>
      </w:r>
    </w:p>
    <w:p w14:paraId="5C01205D" w14:textId="77777777" w:rsidR="0052612C" w:rsidRPr="001B7C50" w:rsidRDefault="0052612C" w:rsidP="0052612C">
      <w:pPr>
        <w:pStyle w:val="EW"/>
        <w:rPr>
          <w:rFonts w:eastAsia="宋体"/>
        </w:rPr>
      </w:pPr>
      <w:r w:rsidRPr="001B7C50">
        <w:rPr>
          <w:rFonts w:eastAsia="宋体"/>
        </w:rPr>
        <w:t>LMF</w:t>
      </w:r>
      <w:r w:rsidRPr="001B7C50">
        <w:rPr>
          <w:rFonts w:eastAsia="宋体"/>
        </w:rPr>
        <w:tab/>
        <w:t>Location Management Function</w:t>
      </w:r>
    </w:p>
    <w:p w14:paraId="324386FF" w14:textId="77777777" w:rsidR="0052612C" w:rsidRPr="001B7C50" w:rsidRDefault="0052612C" w:rsidP="0052612C">
      <w:pPr>
        <w:pStyle w:val="EW"/>
        <w:rPr>
          <w:rFonts w:eastAsia="宋体"/>
        </w:rPr>
      </w:pPr>
      <w:proofErr w:type="spellStart"/>
      <w:r w:rsidRPr="001B7C50">
        <w:rPr>
          <w:rFonts w:eastAsia="宋体"/>
        </w:rPr>
        <w:t>LoA</w:t>
      </w:r>
      <w:proofErr w:type="spellEnd"/>
      <w:r w:rsidRPr="001B7C50">
        <w:rPr>
          <w:rFonts w:eastAsia="宋体"/>
        </w:rPr>
        <w:tab/>
        <w:t>Level of Automation</w:t>
      </w:r>
    </w:p>
    <w:p w14:paraId="639EBE19" w14:textId="77777777" w:rsidR="0052612C" w:rsidRPr="001B7C50" w:rsidRDefault="0052612C" w:rsidP="0052612C">
      <w:pPr>
        <w:pStyle w:val="EW"/>
        <w:rPr>
          <w:rFonts w:eastAsia="宋体"/>
        </w:rPr>
      </w:pPr>
      <w:r w:rsidRPr="001B7C50">
        <w:rPr>
          <w:rFonts w:eastAsia="宋体"/>
        </w:rPr>
        <w:t>LPP</w:t>
      </w:r>
      <w:r w:rsidRPr="001B7C50">
        <w:rPr>
          <w:rFonts w:eastAsia="宋体"/>
        </w:rPr>
        <w:tab/>
        <w:t>LTE Positioning Protocol</w:t>
      </w:r>
    </w:p>
    <w:p w14:paraId="5BEFC0A3" w14:textId="77777777" w:rsidR="0052612C" w:rsidRPr="001B7C50" w:rsidRDefault="0052612C" w:rsidP="0052612C">
      <w:pPr>
        <w:pStyle w:val="EW"/>
      </w:pPr>
      <w:r w:rsidRPr="001B7C50">
        <w:rPr>
          <w:rFonts w:eastAsia="宋体"/>
        </w:rPr>
        <w:t>LRF</w:t>
      </w:r>
      <w:r w:rsidRPr="001B7C50">
        <w:rPr>
          <w:rFonts w:eastAsia="宋体"/>
        </w:rPr>
        <w:tab/>
        <w:t>Location Retrieval Function</w:t>
      </w:r>
    </w:p>
    <w:p w14:paraId="17BE1B36" w14:textId="77777777" w:rsidR="0052612C" w:rsidRDefault="0052612C" w:rsidP="0052612C">
      <w:pPr>
        <w:pStyle w:val="EW"/>
        <w:rPr>
          <w:lang w:eastAsia="zh-CN"/>
        </w:rPr>
      </w:pPr>
      <w:r>
        <w:rPr>
          <w:lang w:eastAsia="zh-CN"/>
        </w:rPr>
        <w:t>L4S</w:t>
      </w:r>
      <w:r>
        <w:rPr>
          <w:lang w:eastAsia="zh-CN"/>
        </w:rPr>
        <w:tab/>
        <w:t>Low Latency, Low Loss and Scalable Throughput</w:t>
      </w:r>
    </w:p>
    <w:p w14:paraId="7326B2F7" w14:textId="77777777" w:rsidR="0052612C" w:rsidRPr="001B7C50" w:rsidRDefault="0052612C" w:rsidP="0052612C">
      <w:pPr>
        <w:pStyle w:val="EW"/>
        <w:rPr>
          <w:lang w:eastAsia="zh-CN"/>
        </w:rPr>
      </w:pPr>
      <w:r w:rsidRPr="001B7C50">
        <w:rPr>
          <w:lang w:eastAsia="zh-CN"/>
        </w:rPr>
        <w:t>MBS</w:t>
      </w:r>
      <w:r w:rsidRPr="001B7C50">
        <w:rPr>
          <w:lang w:eastAsia="zh-CN"/>
        </w:rPr>
        <w:tab/>
        <w:t>Multicast/Broadcast Service</w:t>
      </w:r>
    </w:p>
    <w:p w14:paraId="2EACB175" w14:textId="77777777" w:rsidR="0052612C" w:rsidRPr="001B7C50" w:rsidRDefault="0052612C" w:rsidP="0052612C">
      <w:pPr>
        <w:pStyle w:val="EW"/>
        <w:rPr>
          <w:lang w:eastAsia="zh-CN"/>
        </w:rPr>
      </w:pPr>
      <w:r w:rsidRPr="001B7C50">
        <w:rPr>
          <w:lang w:eastAsia="zh-CN"/>
        </w:rPr>
        <w:t>MBSF</w:t>
      </w:r>
      <w:r w:rsidRPr="001B7C50">
        <w:rPr>
          <w:lang w:eastAsia="zh-CN"/>
        </w:rPr>
        <w:tab/>
        <w:t>Multicast/Broadcast Service Function</w:t>
      </w:r>
    </w:p>
    <w:p w14:paraId="32209592" w14:textId="77777777" w:rsidR="0052612C" w:rsidRDefault="0052612C" w:rsidP="0052612C">
      <w:pPr>
        <w:pStyle w:val="EW"/>
        <w:rPr>
          <w:lang w:eastAsia="zh-CN"/>
        </w:rPr>
      </w:pPr>
      <w:r>
        <w:rPr>
          <w:lang w:eastAsia="zh-CN"/>
        </w:rPr>
        <w:t>MBSR</w:t>
      </w:r>
      <w:r>
        <w:rPr>
          <w:lang w:eastAsia="zh-CN"/>
        </w:rPr>
        <w:tab/>
        <w:t>Mobile Base Station Relay</w:t>
      </w:r>
    </w:p>
    <w:p w14:paraId="2716C121" w14:textId="77777777" w:rsidR="0052612C" w:rsidRPr="001B7C50" w:rsidRDefault="0052612C" w:rsidP="0052612C">
      <w:pPr>
        <w:pStyle w:val="EW"/>
        <w:rPr>
          <w:lang w:eastAsia="zh-CN"/>
        </w:rPr>
      </w:pPr>
      <w:r w:rsidRPr="001B7C50">
        <w:rPr>
          <w:lang w:eastAsia="zh-CN"/>
        </w:rPr>
        <w:t>MBSTF</w:t>
      </w:r>
      <w:r w:rsidRPr="001B7C50">
        <w:rPr>
          <w:lang w:eastAsia="zh-CN"/>
        </w:rPr>
        <w:tab/>
        <w:t>Multicast/Broadcast Service Transport Function</w:t>
      </w:r>
    </w:p>
    <w:p w14:paraId="2EFBE695" w14:textId="77777777" w:rsidR="0052612C" w:rsidRPr="001B7C50" w:rsidRDefault="0052612C" w:rsidP="0052612C">
      <w:pPr>
        <w:pStyle w:val="EW"/>
        <w:rPr>
          <w:lang w:eastAsia="zh-CN"/>
        </w:rPr>
      </w:pPr>
      <w:r w:rsidRPr="001B7C50">
        <w:rPr>
          <w:lang w:eastAsia="zh-CN"/>
        </w:rPr>
        <w:t>MB-SMF</w:t>
      </w:r>
      <w:r w:rsidRPr="001B7C50">
        <w:rPr>
          <w:lang w:eastAsia="zh-CN"/>
        </w:rPr>
        <w:tab/>
        <w:t>Multicast/Broadcast Session Management Function</w:t>
      </w:r>
    </w:p>
    <w:p w14:paraId="10C9A292" w14:textId="77777777" w:rsidR="0052612C" w:rsidRPr="001B7C50" w:rsidRDefault="0052612C" w:rsidP="0052612C">
      <w:pPr>
        <w:pStyle w:val="EW"/>
        <w:rPr>
          <w:lang w:eastAsia="zh-CN"/>
        </w:rPr>
      </w:pPr>
      <w:r w:rsidRPr="001B7C50">
        <w:rPr>
          <w:lang w:eastAsia="zh-CN"/>
        </w:rPr>
        <w:t>MB-UPF</w:t>
      </w:r>
      <w:r w:rsidRPr="001B7C50">
        <w:rPr>
          <w:lang w:eastAsia="zh-CN"/>
        </w:rPr>
        <w:tab/>
        <w:t>Multicast/Broadcast User Plane Function</w:t>
      </w:r>
    </w:p>
    <w:p w14:paraId="226E769C" w14:textId="77777777" w:rsidR="0052612C" w:rsidRPr="001B7C50" w:rsidRDefault="0052612C" w:rsidP="0052612C">
      <w:pPr>
        <w:pStyle w:val="EW"/>
        <w:rPr>
          <w:lang w:eastAsia="zh-CN"/>
        </w:rPr>
      </w:pPr>
      <w:r w:rsidRPr="001B7C50">
        <w:rPr>
          <w:lang w:eastAsia="zh-CN"/>
        </w:rPr>
        <w:t>MEO</w:t>
      </w:r>
      <w:r w:rsidRPr="001B7C50">
        <w:rPr>
          <w:lang w:eastAsia="zh-CN"/>
        </w:rPr>
        <w:tab/>
        <w:t>Medium Earth Orbit</w:t>
      </w:r>
    </w:p>
    <w:p w14:paraId="02C901A9" w14:textId="77777777" w:rsidR="0052612C" w:rsidRPr="001B7C50" w:rsidRDefault="0052612C" w:rsidP="0052612C">
      <w:pPr>
        <w:pStyle w:val="EW"/>
        <w:rPr>
          <w:lang w:eastAsia="zh-CN"/>
        </w:rPr>
      </w:pPr>
      <w:r w:rsidRPr="001B7C50">
        <w:rPr>
          <w:lang w:eastAsia="zh-CN"/>
        </w:rPr>
        <w:t>MFAF</w:t>
      </w:r>
      <w:r w:rsidRPr="001B7C50">
        <w:rPr>
          <w:lang w:eastAsia="zh-CN"/>
        </w:rPr>
        <w:tab/>
        <w:t>Messaging Framework Adaptor Function</w:t>
      </w:r>
    </w:p>
    <w:p w14:paraId="745172B4" w14:textId="77777777" w:rsidR="0052612C" w:rsidRPr="001B7C50" w:rsidRDefault="0052612C" w:rsidP="0052612C">
      <w:pPr>
        <w:pStyle w:val="EW"/>
        <w:rPr>
          <w:lang w:eastAsia="zh-CN"/>
        </w:rPr>
      </w:pPr>
      <w:r w:rsidRPr="001B7C50">
        <w:rPr>
          <w:lang w:eastAsia="zh-CN"/>
        </w:rPr>
        <w:t>MCX</w:t>
      </w:r>
      <w:r w:rsidRPr="001B7C50">
        <w:rPr>
          <w:lang w:eastAsia="zh-CN"/>
        </w:rPr>
        <w:tab/>
        <w:t>Mission Critical Service</w:t>
      </w:r>
    </w:p>
    <w:p w14:paraId="73AA5A14" w14:textId="77777777" w:rsidR="0052612C" w:rsidRPr="001B7C50" w:rsidRDefault="0052612C" w:rsidP="0052612C">
      <w:pPr>
        <w:pStyle w:val="EW"/>
        <w:rPr>
          <w:lang w:eastAsia="zh-CN"/>
        </w:rPr>
      </w:pPr>
      <w:r w:rsidRPr="001B7C50">
        <w:rPr>
          <w:lang w:eastAsia="zh-CN"/>
        </w:rPr>
        <w:t>MDBV</w:t>
      </w:r>
      <w:r w:rsidRPr="001B7C50">
        <w:rPr>
          <w:lang w:eastAsia="zh-CN"/>
        </w:rPr>
        <w:tab/>
        <w:t>Maximum Data Burst Volume</w:t>
      </w:r>
    </w:p>
    <w:p w14:paraId="694E9764" w14:textId="77777777" w:rsidR="0052612C" w:rsidRPr="001B7C50" w:rsidRDefault="0052612C" w:rsidP="0052612C">
      <w:pPr>
        <w:pStyle w:val="EW"/>
        <w:rPr>
          <w:lang w:eastAsia="zh-CN"/>
        </w:rPr>
      </w:pPr>
      <w:r w:rsidRPr="001B7C50">
        <w:rPr>
          <w:lang w:eastAsia="zh-CN"/>
        </w:rPr>
        <w:t>MFBR</w:t>
      </w:r>
      <w:r w:rsidRPr="001B7C50">
        <w:rPr>
          <w:lang w:eastAsia="zh-CN"/>
        </w:rPr>
        <w:tab/>
        <w:t>Maximum Flow Bit Rate</w:t>
      </w:r>
    </w:p>
    <w:p w14:paraId="0712C75A" w14:textId="77777777" w:rsidR="0052612C" w:rsidRPr="001B7C50" w:rsidRDefault="0052612C" w:rsidP="0052612C">
      <w:pPr>
        <w:pStyle w:val="EW"/>
      </w:pPr>
      <w:r w:rsidRPr="001B7C50">
        <w:t>MICO</w:t>
      </w:r>
      <w:r w:rsidRPr="001B7C50">
        <w:tab/>
        <w:t>Mobile Initiated Connection Only</w:t>
      </w:r>
    </w:p>
    <w:p w14:paraId="76766A02" w14:textId="77777777" w:rsidR="0052612C" w:rsidRDefault="0052612C" w:rsidP="0052612C">
      <w:pPr>
        <w:pStyle w:val="EW"/>
      </w:pPr>
      <w:r>
        <w:t>MINT</w:t>
      </w:r>
      <w:r>
        <w:tab/>
        <w:t>Minimization of Service Interruption</w:t>
      </w:r>
    </w:p>
    <w:p w14:paraId="37CDD646" w14:textId="77777777" w:rsidR="0052612C" w:rsidRPr="001B7C50" w:rsidRDefault="0052612C" w:rsidP="0052612C">
      <w:pPr>
        <w:pStyle w:val="EW"/>
      </w:pPr>
      <w:r w:rsidRPr="001B7C50">
        <w:t>ML</w:t>
      </w:r>
      <w:r w:rsidRPr="001B7C50">
        <w:tab/>
        <w:t>Machine Learning</w:t>
      </w:r>
    </w:p>
    <w:p w14:paraId="6EA20588" w14:textId="77777777" w:rsidR="0052612C" w:rsidRDefault="0052612C" w:rsidP="0052612C">
      <w:pPr>
        <w:pStyle w:val="EW"/>
      </w:pPr>
      <w:r>
        <w:t>MPQUIC</w:t>
      </w:r>
      <w:r>
        <w:tab/>
        <w:t>Multi-Path QUIC</w:t>
      </w:r>
    </w:p>
    <w:p w14:paraId="58BB24E5" w14:textId="77777777" w:rsidR="0052612C" w:rsidRPr="001B7C50" w:rsidRDefault="0052612C" w:rsidP="0052612C">
      <w:pPr>
        <w:pStyle w:val="EW"/>
      </w:pPr>
      <w:r w:rsidRPr="001B7C50">
        <w:t>MPS</w:t>
      </w:r>
      <w:r w:rsidRPr="001B7C50">
        <w:tab/>
        <w:t>Multimedia Priority Service</w:t>
      </w:r>
    </w:p>
    <w:p w14:paraId="1E835403" w14:textId="77777777" w:rsidR="0052612C" w:rsidRPr="001B7C50" w:rsidRDefault="0052612C" w:rsidP="0052612C">
      <w:pPr>
        <w:pStyle w:val="EW"/>
      </w:pPr>
      <w:r w:rsidRPr="001B7C50">
        <w:t>MPTCP</w:t>
      </w:r>
      <w:r w:rsidRPr="001B7C50">
        <w:tab/>
        <w:t>Multi-Path TCP Protocol</w:t>
      </w:r>
    </w:p>
    <w:p w14:paraId="2F3AC35E" w14:textId="77777777" w:rsidR="0052612C" w:rsidRPr="001B7C50" w:rsidRDefault="0052612C" w:rsidP="0052612C">
      <w:pPr>
        <w:pStyle w:val="EW"/>
      </w:pPr>
      <w:r w:rsidRPr="001B7C50">
        <w:t>MTLF</w:t>
      </w:r>
      <w:r w:rsidRPr="001B7C50">
        <w:tab/>
        <w:t>Model Training Logical Function</w:t>
      </w:r>
    </w:p>
    <w:p w14:paraId="7C65C38A" w14:textId="77777777" w:rsidR="0052612C" w:rsidRPr="001B7C50" w:rsidRDefault="0052612C" w:rsidP="0052612C">
      <w:pPr>
        <w:pStyle w:val="EW"/>
      </w:pPr>
      <w:r w:rsidRPr="001B7C50">
        <w:t>N3IWF</w:t>
      </w:r>
      <w:r w:rsidRPr="001B7C50">
        <w:tab/>
        <w:t xml:space="preserve">Non-3GPP </w:t>
      </w:r>
      <w:proofErr w:type="spellStart"/>
      <w:r w:rsidRPr="001B7C50">
        <w:t>InterWorking</w:t>
      </w:r>
      <w:proofErr w:type="spellEnd"/>
      <w:r w:rsidRPr="001B7C50">
        <w:t xml:space="preserve"> Function</w:t>
      </w:r>
    </w:p>
    <w:p w14:paraId="670B6F87" w14:textId="77777777" w:rsidR="0052612C" w:rsidRDefault="0052612C" w:rsidP="0052612C">
      <w:pPr>
        <w:pStyle w:val="EW"/>
      </w:pPr>
      <w:r>
        <w:t>N3QAI</w:t>
      </w:r>
      <w:r>
        <w:tab/>
      </w:r>
      <w:r>
        <w:tab/>
        <w:t>Non-3GPP QoS Assistance Information</w:t>
      </w:r>
    </w:p>
    <w:p w14:paraId="3CC28B8C" w14:textId="77777777" w:rsidR="0052612C" w:rsidRPr="001B7C50" w:rsidRDefault="0052612C" w:rsidP="0052612C">
      <w:pPr>
        <w:pStyle w:val="EW"/>
      </w:pPr>
      <w:r w:rsidRPr="001B7C50">
        <w:t>N5CW</w:t>
      </w:r>
      <w:r w:rsidRPr="001B7C50">
        <w:tab/>
        <w:t>Non-5G-Capable over WLAN</w:t>
      </w:r>
    </w:p>
    <w:p w14:paraId="0E705D38" w14:textId="77777777" w:rsidR="0052612C" w:rsidRPr="001B7C50" w:rsidRDefault="0052612C" w:rsidP="0052612C">
      <w:pPr>
        <w:pStyle w:val="EW"/>
      </w:pPr>
      <w:r w:rsidRPr="001B7C50">
        <w:t>NAI</w:t>
      </w:r>
      <w:r w:rsidRPr="001B7C50">
        <w:tab/>
        <w:t>Network Access Identifier</w:t>
      </w:r>
    </w:p>
    <w:p w14:paraId="07B4DB47" w14:textId="77777777" w:rsidR="0052612C" w:rsidRPr="001B7C50" w:rsidRDefault="0052612C" w:rsidP="0052612C">
      <w:pPr>
        <w:pStyle w:val="EW"/>
      </w:pPr>
      <w:r w:rsidRPr="001B7C50">
        <w:t>NEF</w:t>
      </w:r>
      <w:r w:rsidRPr="001B7C50">
        <w:tab/>
        <w:t>Network Exposure Function</w:t>
      </w:r>
    </w:p>
    <w:p w14:paraId="404CF388" w14:textId="77777777" w:rsidR="0052612C" w:rsidRPr="001B7C50" w:rsidRDefault="0052612C" w:rsidP="0052612C">
      <w:pPr>
        <w:pStyle w:val="EW"/>
      </w:pPr>
      <w:r w:rsidRPr="001B7C50">
        <w:t>NF</w:t>
      </w:r>
      <w:r w:rsidRPr="001B7C50">
        <w:tab/>
        <w:t>Network Function</w:t>
      </w:r>
    </w:p>
    <w:p w14:paraId="63277FD9" w14:textId="77777777" w:rsidR="0052612C" w:rsidRPr="001B7C50" w:rsidRDefault="0052612C" w:rsidP="0052612C">
      <w:pPr>
        <w:pStyle w:val="EW"/>
      </w:pPr>
      <w:r w:rsidRPr="001B7C50">
        <w:t>NGAP</w:t>
      </w:r>
      <w:r w:rsidRPr="001B7C50">
        <w:tab/>
        <w:t>Next Generation Application Protocol</w:t>
      </w:r>
    </w:p>
    <w:p w14:paraId="7D6080B2" w14:textId="77777777" w:rsidR="0052612C" w:rsidRPr="001B7C50" w:rsidRDefault="0052612C" w:rsidP="0052612C">
      <w:pPr>
        <w:pStyle w:val="EW"/>
      </w:pPr>
      <w:r w:rsidRPr="001B7C50">
        <w:t>NID</w:t>
      </w:r>
      <w:r w:rsidRPr="001B7C50">
        <w:tab/>
        <w:t>Network identifier</w:t>
      </w:r>
    </w:p>
    <w:p w14:paraId="7A3616D6" w14:textId="77777777" w:rsidR="0052612C" w:rsidRPr="001B7C50" w:rsidRDefault="0052612C" w:rsidP="0052612C">
      <w:pPr>
        <w:pStyle w:val="EW"/>
      </w:pPr>
      <w:r w:rsidRPr="001B7C50">
        <w:t>NPN</w:t>
      </w:r>
      <w:r w:rsidRPr="001B7C50">
        <w:tab/>
        <w:t>Non-Public Network</w:t>
      </w:r>
    </w:p>
    <w:p w14:paraId="0816F86C" w14:textId="77777777" w:rsidR="0052612C" w:rsidRPr="001B7C50" w:rsidRDefault="0052612C" w:rsidP="0052612C">
      <w:pPr>
        <w:pStyle w:val="EW"/>
      </w:pPr>
      <w:r w:rsidRPr="001B7C50">
        <w:t>NR</w:t>
      </w:r>
      <w:r w:rsidRPr="001B7C50">
        <w:tab/>
        <w:t>New Radio</w:t>
      </w:r>
    </w:p>
    <w:p w14:paraId="7444F144" w14:textId="77777777" w:rsidR="0052612C" w:rsidRPr="001B7C50" w:rsidRDefault="0052612C" w:rsidP="0052612C">
      <w:pPr>
        <w:pStyle w:val="EW"/>
      </w:pPr>
      <w:r w:rsidRPr="001B7C50">
        <w:t>NRF</w:t>
      </w:r>
      <w:r w:rsidRPr="001B7C50">
        <w:tab/>
        <w:t>Network Repository Function</w:t>
      </w:r>
    </w:p>
    <w:p w14:paraId="13E8BA16" w14:textId="77777777" w:rsidR="0052612C" w:rsidRDefault="0052612C" w:rsidP="0052612C">
      <w:pPr>
        <w:pStyle w:val="EW"/>
      </w:pPr>
      <w:r>
        <w:t>NS-</w:t>
      </w:r>
      <w:proofErr w:type="spellStart"/>
      <w:r>
        <w:t>AoS</w:t>
      </w:r>
      <w:proofErr w:type="spellEnd"/>
      <w:r>
        <w:tab/>
        <w:t>Network Slice Area of Service</w:t>
      </w:r>
    </w:p>
    <w:p w14:paraId="6237A58C" w14:textId="77777777" w:rsidR="0052612C" w:rsidRPr="001B7C50" w:rsidRDefault="0052612C" w:rsidP="0052612C">
      <w:pPr>
        <w:pStyle w:val="EW"/>
      </w:pPr>
      <w:r w:rsidRPr="001B7C50">
        <w:t>NSAC</w:t>
      </w:r>
      <w:r w:rsidRPr="001B7C50">
        <w:tab/>
        <w:t>Network Slice Admission Control</w:t>
      </w:r>
    </w:p>
    <w:p w14:paraId="0BD6D79C" w14:textId="77777777" w:rsidR="0052612C" w:rsidRPr="001B7C50" w:rsidRDefault="0052612C" w:rsidP="0052612C">
      <w:pPr>
        <w:pStyle w:val="EW"/>
      </w:pPr>
      <w:r w:rsidRPr="001B7C50">
        <w:t>NSACF</w:t>
      </w:r>
      <w:r w:rsidRPr="001B7C50">
        <w:tab/>
        <w:t>Network Slice Admission Control Function</w:t>
      </w:r>
    </w:p>
    <w:p w14:paraId="4C1A36CA" w14:textId="77777777" w:rsidR="0052612C" w:rsidRDefault="0052612C" w:rsidP="0052612C">
      <w:pPr>
        <w:pStyle w:val="EW"/>
      </w:pPr>
      <w:r>
        <w:t>NSAG</w:t>
      </w:r>
      <w:r>
        <w:tab/>
        <w:t>Network Slice AS Group</w:t>
      </w:r>
    </w:p>
    <w:p w14:paraId="24B4C94A" w14:textId="77777777" w:rsidR="0052612C" w:rsidRPr="001B7C50" w:rsidRDefault="0052612C" w:rsidP="0052612C">
      <w:pPr>
        <w:pStyle w:val="EW"/>
      </w:pPr>
      <w:r w:rsidRPr="001B7C50">
        <w:t>NSI ID</w:t>
      </w:r>
      <w:r w:rsidRPr="001B7C50">
        <w:tab/>
        <w:t>Network Slice Instance Identifier</w:t>
      </w:r>
    </w:p>
    <w:p w14:paraId="469AD08F" w14:textId="77777777" w:rsidR="0052612C" w:rsidRPr="001B7C50" w:rsidRDefault="0052612C" w:rsidP="0052612C">
      <w:pPr>
        <w:pStyle w:val="EW"/>
      </w:pPr>
      <w:r w:rsidRPr="001B7C50">
        <w:t>NSSAA</w:t>
      </w:r>
      <w:r w:rsidRPr="001B7C50">
        <w:tab/>
        <w:t>Network Slice-Specific Authentication and Authorization</w:t>
      </w:r>
    </w:p>
    <w:p w14:paraId="3C3FCC06" w14:textId="77777777" w:rsidR="0052612C" w:rsidRPr="001B7C50" w:rsidRDefault="0052612C" w:rsidP="0052612C">
      <w:pPr>
        <w:pStyle w:val="EW"/>
      </w:pPr>
      <w:r w:rsidRPr="001B7C50">
        <w:t>NSSAAF</w:t>
      </w:r>
      <w:r w:rsidRPr="001B7C50">
        <w:tab/>
        <w:t>Network Slice-specific and SNPN Authentication and Authorization Function</w:t>
      </w:r>
    </w:p>
    <w:p w14:paraId="7682E65B" w14:textId="77777777" w:rsidR="0052612C" w:rsidRPr="001B7C50" w:rsidRDefault="0052612C" w:rsidP="0052612C">
      <w:pPr>
        <w:pStyle w:val="EW"/>
      </w:pPr>
      <w:r w:rsidRPr="001B7C50">
        <w:t>NSSAI</w:t>
      </w:r>
      <w:r w:rsidRPr="001B7C50">
        <w:tab/>
        <w:t>Network Slice Selection Assistance Information</w:t>
      </w:r>
    </w:p>
    <w:p w14:paraId="16CC2BA5" w14:textId="77777777" w:rsidR="0052612C" w:rsidRPr="001B7C50" w:rsidRDefault="0052612C" w:rsidP="0052612C">
      <w:pPr>
        <w:pStyle w:val="EW"/>
      </w:pPr>
      <w:r w:rsidRPr="001B7C50">
        <w:t>NSSF</w:t>
      </w:r>
      <w:r w:rsidRPr="001B7C50">
        <w:tab/>
        <w:t>Network Slice Selection Function</w:t>
      </w:r>
    </w:p>
    <w:p w14:paraId="31B312B6" w14:textId="77777777" w:rsidR="0052612C" w:rsidRPr="001B7C50" w:rsidRDefault="0052612C" w:rsidP="0052612C">
      <w:pPr>
        <w:pStyle w:val="EW"/>
      </w:pPr>
      <w:r w:rsidRPr="001B7C50">
        <w:rPr>
          <w:rFonts w:eastAsia="宋体"/>
          <w:lang w:eastAsia="zh-CN"/>
        </w:rPr>
        <w:t>NSSP</w:t>
      </w:r>
      <w:r w:rsidRPr="001B7C50">
        <w:tab/>
      </w:r>
      <w:r w:rsidRPr="001B7C50">
        <w:rPr>
          <w:rFonts w:eastAsia="宋体"/>
          <w:lang w:eastAsia="zh-CN"/>
        </w:rPr>
        <w:t>Network Slice Selection Policy</w:t>
      </w:r>
    </w:p>
    <w:p w14:paraId="3DE1ABAE" w14:textId="77777777" w:rsidR="0052612C" w:rsidRPr="001B7C50" w:rsidRDefault="0052612C" w:rsidP="0052612C">
      <w:pPr>
        <w:pStyle w:val="EW"/>
      </w:pPr>
      <w:r w:rsidRPr="001B7C50">
        <w:t>NSSRG</w:t>
      </w:r>
      <w:r w:rsidRPr="001B7C50">
        <w:tab/>
        <w:t>Network Slice Simultaneous Registration Group</w:t>
      </w:r>
    </w:p>
    <w:p w14:paraId="15840AB4" w14:textId="77777777" w:rsidR="0052612C" w:rsidRDefault="0052612C" w:rsidP="0052612C">
      <w:pPr>
        <w:pStyle w:val="EW"/>
      </w:pPr>
      <w:r>
        <w:lastRenderedPageBreak/>
        <w:t>NSWO</w:t>
      </w:r>
      <w:r>
        <w:tab/>
        <w:t>Non-Seamless WLAN offload</w:t>
      </w:r>
    </w:p>
    <w:p w14:paraId="059B62BA" w14:textId="77777777" w:rsidR="0052612C" w:rsidRPr="001B7C50" w:rsidRDefault="0052612C" w:rsidP="0052612C">
      <w:pPr>
        <w:pStyle w:val="EW"/>
      </w:pPr>
      <w:r w:rsidRPr="001B7C50">
        <w:t>NSWOF</w:t>
      </w:r>
      <w:r w:rsidRPr="001B7C50">
        <w:tab/>
        <w:t>Non-Seamless WLAN offload Function</w:t>
      </w:r>
    </w:p>
    <w:p w14:paraId="35272A0D" w14:textId="77777777" w:rsidR="0052612C" w:rsidRPr="001B7C50" w:rsidRDefault="0052612C" w:rsidP="0052612C">
      <w:pPr>
        <w:pStyle w:val="EW"/>
      </w:pPr>
      <w:r w:rsidRPr="001B7C50">
        <w:t>NW-TT</w:t>
      </w:r>
      <w:r w:rsidRPr="001B7C50">
        <w:tab/>
        <w:t>Network-side TSN translator</w:t>
      </w:r>
    </w:p>
    <w:p w14:paraId="3A84FC34" w14:textId="77777777" w:rsidR="0052612C" w:rsidRPr="001B7C50" w:rsidRDefault="0052612C" w:rsidP="0052612C">
      <w:pPr>
        <w:pStyle w:val="EW"/>
      </w:pPr>
      <w:r w:rsidRPr="001B7C50">
        <w:t>NWDAF</w:t>
      </w:r>
      <w:r w:rsidRPr="001B7C50">
        <w:tab/>
        <w:t>Network Data Analytics Function</w:t>
      </w:r>
    </w:p>
    <w:p w14:paraId="1ACC3BAC" w14:textId="77777777" w:rsidR="0052612C" w:rsidRPr="001B7C50" w:rsidRDefault="0052612C" w:rsidP="0052612C">
      <w:pPr>
        <w:pStyle w:val="EW"/>
      </w:pPr>
      <w:r w:rsidRPr="001B7C50">
        <w:t>ONN</w:t>
      </w:r>
      <w:r w:rsidRPr="001B7C50">
        <w:tab/>
        <w:t>Onboarding Network</w:t>
      </w:r>
    </w:p>
    <w:p w14:paraId="2819F4BA" w14:textId="77777777" w:rsidR="0052612C" w:rsidRPr="001B7C50" w:rsidRDefault="0052612C" w:rsidP="0052612C">
      <w:pPr>
        <w:pStyle w:val="EW"/>
      </w:pPr>
      <w:r w:rsidRPr="001B7C50">
        <w:t>ON-SNPN</w:t>
      </w:r>
      <w:r w:rsidRPr="001B7C50">
        <w:tab/>
        <w:t>Onboarding Standalone Non-Public Network</w:t>
      </w:r>
    </w:p>
    <w:p w14:paraId="06CE42BD" w14:textId="77777777" w:rsidR="0052612C" w:rsidRPr="001B7C50" w:rsidRDefault="0052612C" w:rsidP="0052612C">
      <w:pPr>
        <w:pStyle w:val="EW"/>
      </w:pPr>
      <w:r w:rsidRPr="001B7C50">
        <w:t>PCF</w:t>
      </w:r>
      <w:r w:rsidRPr="001B7C50">
        <w:tab/>
        <w:t>Policy Control Function</w:t>
      </w:r>
    </w:p>
    <w:p w14:paraId="31E304DC" w14:textId="77777777" w:rsidR="0052612C" w:rsidRPr="001B7C50" w:rsidRDefault="0052612C" w:rsidP="0052612C">
      <w:pPr>
        <w:pStyle w:val="EW"/>
        <w:rPr>
          <w:rFonts w:eastAsia="宋体"/>
          <w:lang w:eastAsia="zh-CN"/>
        </w:rPr>
      </w:pPr>
      <w:r w:rsidRPr="001B7C50">
        <w:rPr>
          <w:rFonts w:eastAsia="宋体"/>
          <w:lang w:eastAsia="zh-CN"/>
        </w:rPr>
        <w:t>PDB</w:t>
      </w:r>
      <w:r w:rsidRPr="001B7C50">
        <w:rPr>
          <w:rFonts w:eastAsia="宋体"/>
          <w:lang w:eastAsia="zh-CN"/>
        </w:rPr>
        <w:tab/>
        <w:t>Packet Delay Budget</w:t>
      </w:r>
    </w:p>
    <w:p w14:paraId="6D3E283D" w14:textId="77777777" w:rsidR="0052612C" w:rsidRPr="001B7C50" w:rsidRDefault="0052612C" w:rsidP="0052612C">
      <w:pPr>
        <w:pStyle w:val="EW"/>
        <w:rPr>
          <w:rFonts w:eastAsia="宋体"/>
          <w:lang w:eastAsia="zh-CN"/>
        </w:rPr>
      </w:pPr>
      <w:r w:rsidRPr="001B7C50">
        <w:rPr>
          <w:rFonts w:eastAsia="宋体"/>
          <w:lang w:eastAsia="zh-CN"/>
        </w:rPr>
        <w:t>PDR</w:t>
      </w:r>
      <w:r w:rsidRPr="001B7C50">
        <w:rPr>
          <w:rFonts w:eastAsia="宋体"/>
          <w:lang w:eastAsia="zh-CN"/>
        </w:rPr>
        <w:tab/>
        <w:t>Packet Detection Rule</w:t>
      </w:r>
    </w:p>
    <w:p w14:paraId="049A8E78" w14:textId="77777777" w:rsidR="0052612C" w:rsidRPr="001B7C50" w:rsidRDefault="0052612C" w:rsidP="0052612C">
      <w:pPr>
        <w:pStyle w:val="EW"/>
        <w:rPr>
          <w:rFonts w:eastAsia="宋体"/>
          <w:lang w:eastAsia="zh-CN"/>
        </w:rPr>
      </w:pPr>
      <w:r w:rsidRPr="001B7C50">
        <w:rPr>
          <w:rFonts w:eastAsia="宋体"/>
          <w:lang w:eastAsia="zh-CN"/>
        </w:rPr>
        <w:t>PDU</w:t>
      </w:r>
      <w:r w:rsidRPr="001B7C50">
        <w:rPr>
          <w:rFonts w:eastAsia="宋体"/>
          <w:lang w:eastAsia="zh-CN"/>
        </w:rPr>
        <w:tab/>
        <w:t>Protocol Data Unit</w:t>
      </w:r>
    </w:p>
    <w:p w14:paraId="3858510F" w14:textId="77777777" w:rsidR="0052612C" w:rsidRDefault="0052612C" w:rsidP="0052612C">
      <w:pPr>
        <w:pStyle w:val="EW"/>
        <w:rPr>
          <w:rFonts w:eastAsia="宋体"/>
          <w:lang w:eastAsia="zh-CN"/>
        </w:rPr>
      </w:pPr>
      <w:r>
        <w:rPr>
          <w:rFonts w:eastAsia="宋体"/>
          <w:lang w:eastAsia="zh-CN"/>
        </w:rPr>
        <w:t>PDV</w:t>
      </w:r>
      <w:r>
        <w:rPr>
          <w:rFonts w:eastAsia="宋体"/>
          <w:lang w:eastAsia="zh-CN"/>
        </w:rPr>
        <w:tab/>
        <w:t>Packet Delay Variation</w:t>
      </w:r>
    </w:p>
    <w:p w14:paraId="2F2A8085" w14:textId="77777777" w:rsidR="0052612C" w:rsidRDefault="0052612C" w:rsidP="0052612C">
      <w:pPr>
        <w:pStyle w:val="EW"/>
        <w:rPr>
          <w:rFonts w:eastAsia="宋体"/>
          <w:lang w:eastAsia="zh-CN"/>
        </w:rPr>
      </w:pPr>
      <w:r>
        <w:rPr>
          <w:rFonts w:eastAsia="宋体"/>
          <w:lang w:eastAsia="zh-CN"/>
        </w:rPr>
        <w:t>PEGC</w:t>
      </w:r>
      <w:r>
        <w:rPr>
          <w:rFonts w:eastAsia="宋体"/>
          <w:lang w:eastAsia="zh-CN"/>
        </w:rPr>
        <w:tab/>
        <w:t>PIN Element with Gateway Capability</w:t>
      </w:r>
    </w:p>
    <w:p w14:paraId="0C914084" w14:textId="77777777" w:rsidR="0052612C" w:rsidRPr="001B7C50" w:rsidRDefault="0052612C" w:rsidP="0052612C">
      <w:pPr>
        <w:pStyle w:val="EW"/>
        <w:rPr>
          <w:rFonts w:eastAsia="宋体"/>
          <w:lang w:eastAsia="zh-CN"/>
        </w:rPr>
      </w:pPr>
      <w:r w:rsidRPr="001B7C50">
        <w:rPr>
          <w:rFonts w:eastAsia="宋体"/>
          <w:lang w:eastAsia="zh-CN"/>
        </w:rPr>
        <w:t>PEI</w:t>
      </w:r>
      <w:r w:rsidRPr="001B7C50">
        <w:rPr>
          <w:rFonts w:eastAsia="宋体"/>
          <w:lang w:eastAsia="zh-CN"/>
        </w:rPr>
        <w:tab/>
        <w:t>Permanent Equipment Identifier</w:t>
      </w:r>
    </w:p>
    <w:p w14:paraId="3B64C565" w14:textId="77777777" w:rsidR="0052612C" w:rsidRDefault="0052612C" w:rsidP="0052612C">
      <w:pPr>
        <w:pStyle w:val="EW"/>
        <w:rPr>
          <w:rFonts w:eastAsia="宋体"/>
          <w:lang w:eastAsia="zh-CN"/>
        </w:rPr>
      </w:pPr>
      <w:r>
        <w:rPr>
          <w:rFonts w:eastAsia="宋体"/>
          <w:lang w:eastAsia="zh-CN"/>
        </w:rPr>
        <w:t>PEMC</w:t>
      </w:r>
      <w:r>
        <w:rPr>
          <w:rFonts w:eastAsia="宋体"/>
          <w:lang w:eastAsia="zh-CN"/>
        </w:rPr>
        <w:tab/>
        <w:t>PIN Element with Management Capability</w:t>
      </w:r>
    </w:p>
    <w:p w14:paraId="23F58B6F" w14:textId="77777777" w:rsidR="0052612C" w:rsidRPr="001B7C50" w:rsidRDefault="0052612C" w:rsidP="0052612C">
      <w:pPr>
        <w:pStyle w:val="EW"/>
        <w:rPr>
          <w:rFonts w:eastAsia="宋体"/>
          <w:lang w:eastAsia="zh-CN"/>
        </w:rPr>
      </w:pPr>
      <w:r w:rsidRPr="001B7C50">
        <w:rPr>
          <w:rFonts w:eastAsia="宋体"/>
          <w:lang w:eastAsia="zh-CN"/>
        </w:rPr>
        <w:t>PER</w:t>
      </w:r>
      <w:r w:rsidRPr="001B7C50">
        <w:tab/>
      </w:r>
      <w:r w:rsidRPr="001B7C50">
        <w:rPr>
          <w:rFonts w:eastAsia="宋体"/>
          <w:lang w:eastAsia="zh-CN"/>
        </w:rPr>
        <w:t>Packet Error Rate</w:t>
      </w:r>
    </w:p>
    <w:p w14:paraId="1DF2EFB4" w14:textId="77777777" w:rsidR="0052612C" w:rsidRPr="001B7C50" w:rsidRDefault="0052612C" w:rsidP="0052612C">
      <w:pPr>
        <w:pStyle w:val="EW"/>
        <w:rPr>
          <w:rFonts w:eastAsia="宋体"/>
          <w:lang w:eastAsia="zh-CN"/>
        </w:rPr>
      </w:pPr>
      <w:r w:rsidRPr="001B7C50">
        <w:rPr>
          <w:rFonts w:eastAsia="宋体"/>
          <w:lang w:eastAsia="zh-CN"/>
        </w:rPr>
        <w:t>PFD</w:t>
      </w:r>
      <w:r w:rsidRPr="001B7C50">
        <w:tab/>
        <w:t>Packet Flow Description</w:t>
      </w:r>
    </w:p>
    <w:p w14:paraId="0BE27FB8" w14:textId="77777777" w:rsidR="0052612C" w:rsidRDefault="0052612C" w:rsidP="0052612C">
      <w:pPr>
        <w:pStyle w:val="EW"/>
        <w:rPr>
          <w:rFonts w:eastAsia="宋体"/>
          <w:lang w:eastAsia="zh-CN"/>
        </w:rPr>
      </w:pPr>
      <w:r>
        <w:rPr>
          <w:rFonts w:eastAsia="宋体"/>
          <w:lang w:eastAsia="zh-CN"/>
        </w:rPr>
        <w:t>PIN</w:t>
      </w:r>
      <w:r>
        <w:rPr>
          <w:rFonts w:eastAsia="宋体"/>
          <w:lang w:eastAsia="zh-CN"/>
        </w:rPr>
        <w:tab/>
        <w:t>Personal IoT Network</w:t>
      </w:r>
    </w:p>
    <w:p w14:paraId="0B4A7995" w14:textId="77777777" w:rsidR="0052612C" w:rsidRDefault="0052612C" w:rsidP="0052612C">
      <w:pPr>
        <w:pStyle w:val="EW"/>
        <w:rPr>
          <w:rFonts w:eastAsia="宋体"/>
          <w:lang w:eastAsia="zh-CN"/>
        </w:rPr>
      </w:pPr>
      <w:r>
        <w:rPr>
          <w:rFonts w:eastAsia="宋体"/>
          <w:lang w:eastAsia="zh-CN"/>
        </w:rPr>
        <w:t>PINE</w:t>
      </w:r>
      <w:r>
        <w:rPr>
          <w:rFonts w:eastAsia="宋体"/>
          <w:lang w:eastAsia="zh-CN"/>
        </w:rPr>
        <w:tab/>
        <w:t>PIN Element</w:t>
      </w:r>
    </w:p>
    <w:p w14:paraId="43270466" w14:textId="77777777" w:rsidR="0052612C" w:rsidRDefault="0052612C" w:rsidP="0052612C">
      <w:pPr>
        <w:pStyle w:val="EW"/>
        <w:rPr>
          <w:rFonts w:eastAsia="宋体"/>
          <w:lang w:eastAsia="zh-CN"/>
        </w:rPr>
      </w:pPr>
      <w:r>
        <w:rPr>
          <w:rFonts w:eastAsia="宋体"/>
          <w:lang w:eastAsia="zh-CN"/>
        </w:rPr>
        <w:t>PLR</w:t>
      </w:r>
      <w:r>
        <w:rPr>
          <w:rFonts w:eastAsia="宋体"/>
          <w:lang w:eastAsia="zh-CN"/>
        </w:rPr>
        <w:tab/>
        <w:t>Packet Loss Rate</w:t>
      </w:r>
    </w:p>
    <w:p w14:paraId="4AE08A88" w14:textId="77777777" w:rsidR="0052612C" w:rsidRPr="001B7C50" w:rsidRDefault="0052612C" w:rsidP="0052612C">
      <w:pPr>
        <w:pStyle w:val="EW"/>
        <w:rPr>
          <w:rFonts w:eastAsia="宋体"/>
          <w:lang w:eastAsia="zh-CN"/>
        </w:rPr>
      </w:pPr>
      <w:r w:rsidRPr="001B7C50">
        <w:rPr>
          <w:rFonts w:eastAsia="宋体"/>
          <w:lang w:eastAsia="zh-CN"/>
        </w:rPr>
        <w:t>PNI-NPN</w:t>
      </w:r>
      <w:r w:rsidRPr="001B7C50">
        <w:rPr>
          <w:rFonts w:eastAsia="宋体"/>
          <w:lang w:eastAsia="zh-CN"/>
        </w:rPr>
        <w:tab/>
        <w:t>Public Network Integrated Non-Public Network</w:t>
      </w:r>
    </w:p>
    <w:p w14:paraId="232F5634" w14:textId="77777777" w:rsidR="0052612C" w:rsidRPr="001B7C50" w:rsidRDefault="0052612C" w:rsidP="0052612C">
      <w:pPr>
        <w:pStyle w:val="EW"/>
        <w:rPr>
          <w:rFonts w:eastAsia="宋体"/>
          <w:lang w:eastAsia="zh-CN"/>
        </w:rPr>
      </w:pPr>
      <w:r w:rsidRPr="001B7C50">
        <w:rPr>
          <w:rFonts w:eastAsia="宋体"/>
          <w:lang w:eastAsia="zh-CN"/>
        </w:rPr>
        <w:t>PPD</w:t>
      </w:r>
      <w:r w:rsidRPr="001B7C50">
        <w:tab/>
      </w:r>
      <w:r w:rsidRPr="001B7C50">
        <w:rPr>
          <w:rFonts w:eastAsia="宋体"/>
          <w:lang w:eastAsia="zh-CN"/>
        </w:rPr>
        <w:t>Paging Policy Differentiation</w:t>
      </w:r>
    </w:p>
    <w:p w14:paraId="6A0AD7B7" w14:textId="77777777" w:rsidR="0052612C" w:rsidRPr="001B7C50" w:rsidRDefault="0052612C" w:rsidP="0052612C">
      <w:pPr>
        <w:pStyle w:val="EW"/>
        <w:rPr>
          <w:rFonts w:eastAsia="宋体"/>
          <w:lang w:eastAsia="zh-CN"/>
        </w:rPr>
      </w:pPr>
      <w:r w:rsidRPr="001B7C50">
        <w:rPr>
          <w:rFonts w:eastAsia="宋体"/>
          <w:lang w:eastAsia="zh-CN"/>
        </w:rPr>
        <w:t>PPF</w:t>
      </w:r>
      <w:r w:rsidRPr="001B7C50">
        <w:rPr>
          <w:rFonts w:eastAsia="宋体"/>
          <w:lang w:eastAsia="zh-CN"/>
        </w:rPr>
        <w:tab/>
        <w:t>Paging Proceed Flag</w:t>
      </w:r>
    </w:p>
    <w:p w14:paraId="3D02649E" w14:textId="77777777" w:rsidR="0052612C" w:rsidRPr="001B7C50" w:rsidRDefault="0052612C" w:rsidP="0052612C">
      <w:pPr>
        <w:pStyle w:val="EW"/>
        <w:rPr>
          <w:rFonts w:eastAsia="宋体"/>
          <w:lang w:eastAsia="zh-CN"/>
        </w:rPr>
      </w:pPr>
      <w:r w:rsidRPr="001B7C50">
        <w:rPr>
          <w:rFonts w:eastAsia="宋体"/>
          <w:lang w:eastAsia="zh-CN"/>
        </w:rPr>
        <w:t>PPI</w:t>
      </w:r>
      <w:r w:rsidRPr="001B7C50">
        <w:tab/>
      </w:r>
      <w:r w:rsidRPr="001B7C50">
        <w:rPr>
          <w:rFonts w:eastAsia="宋体"/>
          <w:lang w:eastAsia="zh-CN"/>
        </w:rPr>
        <w:t>Paging Policy Indicator</w:t>
      </w:r>
    </w:p>
    <w:p w14:paraId="1FDAD2C6" w14:textId="77777777" w:rsidR="0052612C" w:rsidRPr="001B7C50" w:rsidRDefault="0052612C" w:rsidP="0052612C">
      <w:pPr>
        <w:pStyle w:val="EW"/>
      </w:pPr>
      <w:r w:rsidRPr="001B7C50">
        <w:rPr>
          <w:rFonts w:eastAsia="宋体"/>
          <w:lang w:eastAsia="zh-CN"/>
        </w:rPr>
        <w:t>PSA</w:t>
      </w:r>
      <w:r w:rsidRPr="001B7C50">
        <w:rPr>
          <w:rFonts w:eastAsia="宋体"/>
          <w:lang w:eastAsia="zh-CN"/>
        </w:rPr>
        <w:tab/>
        <w:t>PDU Session Anchor</w:t>
      </w:r>
    </w:p>
    <w:p w14:paraId="28D4B373" w14:textId="77777777" w:rsidR="0052612C" w:rsidRDefault="0052612C" w:rsidP="0052612C">
      <w:pPr>
        <w:pStyle w:val="EW"/>
      </w:pPr>
      <w:r>
        <w:t>PSDB</w:t>
      </w:r>
      <w:r>
        <w:tab/>
        <w:t>PDU Set Delay Budget</w:t>
      </w:r>
    </w:p>
    <w:p w14:paraId="02F4FB21" w14:textId="77777777" w:rsidR="0052612C" w:rsidRDefault="0052612C" w:rsidP="0052612C">
      <w:pPr>
        <w:pStyle w:val="EW"/>
      </w:pPr>
      <w:r>
        <w:t>PSER</w:t>
      </w:r>
      <w:r>
        <w:tab/>
        <w:t>PDU Set Error Rate</w:t>
      </w:r>
    </w:p>
    <w:p w14:paraId="0B52C4E2" w14:textId="77777777" w:rsidR="0052612C" w:rsidRDefault="0052612C" w:rsidP="0052612C">
      <w:pPr>
        <w:pStyle w:val="EW"/>
      </w:pPr>
      <w:r>
        <w:t>PSIHI</w:t>
      </w:r>
      <w:r>
        <w:tab/>
        <w:t>PDU Set Integrated Handling Information</w:t>
      </w:r>
    </w:p>
    <w:p w14:paraId="0157C5CF" w14:textId="77777777" w:rsidR="0052612C" w:rsidRPr="001B7C50" w:rsidRDefault="0052612C" w:rsidP="0052612C">
      <w:pPr>
        <w:pStyle w:val="EW"/>
      </w:pPr>
      <w:r w:rsidRPr="001B7C50">
        <w:t>PTP</w:t>
      </w:r>
      <w:r w:rsidRPr="001B7C50">
        <w:tab/>
        <w:t>Precision Time Protocol</w:t>
      </w:r>
    </w:p>
    <w:p w14:paraId="1F4C470C" w14:textId="77777777" w:rsidR="0052612C" w:rsidRPr="001B7C50" w:rsidRDefault="0052612C" w:rsidP="0052612C">
      <w:pPr>
        <w:pStyle w:val="EW"/>
      </w:pPr>
      <w:r w:rsidRPr="001B7C50">
        <w:t>PVS</w:t>
      </w:r>
      <w:r w:rsidRPr="001B7C50">
        <w:tab/>
        <w:t>Provisioning Server</w:t>
      </w:r>
    </w:p>
    <w:p w14:paraId="4C4E4C10" w14:textId="77777777" w:rsidR="0052612C" w:rsidRPr="001B7C50" w:rsidRDefault="0052612C" w:rsidP="0052612C">
      <w:pPr>
        <w:pStyle w:val="EW"/>
        <w:rPr>
          <w:rFonts w:eastAsia="宋体"/>
          <w:lang w:eastAsia="zh-CN"/>
        </w:rPr>
      </w:pPr>
      <w:r w:rsidRPr="001B7C50">
        <w:t>QFI</w:t>
      </w:r>
      <w:r w:rsidRPr="001B7C50">
        <w:tab/>
        <w:t>QoS Flow Identifier</w:t>
      </w:r>
    </w:p>
    <w:p w14:paraId="72C8E2CE" w14:textId="77777777" w:rsidR="0052612C" w:rsidRPr="001B7C50" w:rsidRDefault="0052612C" w:rsidP="0052612C">
      <w:pPr>
        <w:pStyle w:val="EW"/>
      </w:pPr>
      <w:proofErr w:type="spellStart"/>
      <w:r w:rsidRPr="001B7C50">
        <w:t>QoE</w:t>
      </w:r>
      <w:proofErr w:type="spellEnd"/>
      <w:r w:rsidRPr="001B7C50">
        <w:tab/>
        <w:t>Quality of Experience</w:t>
      </w:r>
    </w:p>
    <w:p w14:paraId="1FB1EB07" w14:textId="77777777" w:rsidR="0052612C" w:rsidRPr="001B7C50" w:rsidRDefault="0052612C" w:rsidP="0052612C">
      <w:pPr>
        <w:pStyle w:val="EW"/>
      </w:pPr>
      <w:r w:rsidRPr="001B7C50">
        <w:t>RACS</w:t>
      </w:r>
      <w:r w:rsidRPr="001B7C50">
        <w:tab/>
        <w:t>Radio Capabilities Signalling optimisation</w:t>
      </w:r>
    </w:p>
    <w:p w14:paraId="07923E7E" w14:textId="77777777" w:rsidR="0052612C" w:rsidRPr="001B7C50" w:rsidRDefault="0052612C" w:rsidP="0052612C">
      <w:pPr>
        <w:pStyle w:val="EW"/>
      </w:pPr>
      <w:r w:rsidRPr="001B7C50">
        <w:t>(R)AN</w:t>
      </w:r>
      <w:r w:rsidRPr="001B7C50">
        <w:tab/>
        <w:t>(Radio) Access Network</w:t>
      </w:r>
    </w:p>
    <w:p w14:paraId="10741E2D" w14:textId="77777777" w:rsidR="0052612C" w:rsidRPr="001B7C50" w:rsidRDefault="0052612C" w:rsidP="0052612C">
      <w:pPr>
        <w:pStyle w:val="EW"/>
        <w:rPr>
          <w:rFonts w:eastAsia="宋体"/>
          <w:lang w:eastAsia="zh-CN"/>
        </w:rPr>
      </w:pPr>
      <w:r w:rsidRPr="001B7C50">
        <w:rPr>
          <w:rFonts w:eastAsia="宋体"/>
          <w:lang w:eastAsia="zh-CN"/>
        </w:rPr>
        <w:t>RG</w:t>
      </w:r>
      <w:r w:rsidRPr="001B7C50">
        <w:rPr>
          <w:rFonts w:eastAsia="宋体"/>
          <w:lang w:eastAsia="zh-CN"/>
        </w:rPr>
        <w:tab/>
        <w:t>Residential Gateway</w:t>
      </w:r>
    </w:p>
    <w:p w14:paraId="51B652E1" w14:textId="77777777" w:rsidR="0052612C" w:rsidRPr="001B7C50" w:rsidRDefault="0052612C" w:rsidP="0052612C">
      <w:pPr>
        <w:pStyle w:val="EW"/>
        <w:rPr>
          <w:rFonts w:eastAsia="宋体"/>
          <w:lang w:eastAsia="zh-CN"/>
        </w:rPr>
      </w:pPr>
      <w:r w:rsidRPr="001B7C50">
        <w:rPr>
          <w:rFonts w:eastAsia="宋体"/>
          <w:lang w:eastAsia="zh-CN"/>
        </w:rPr>
        <w:t>RIM</w:t>
      </w:r>
      <w:r w:rsidRPr="001B7C50">
        <w:rPr>
          <w:rFonts w:eastAsia="宋体"/>
          <w:lang w:eastAsia="zh-CN"/>
        </w:rPr>
        <w:tab/>
        <w:t>Remote Interference Management</w:t>
      </w:r>
    </w:p>
    <w:p w14:paraId="5A9653DC" w14:textId="77777777" w:rsidR="0052612C" w:rsidRPr="001B7C50" w:rsidRDefault="0052612C" w:rsidP="0052612C">
      <w:pPr>
        <w:pStyle w:val="EW"/>
        <w:rPr>
          <w:rFonts w:eastAsia="宋体"/>
          <w:lang w:eastAsia="zh-CN"/>
        </w:rPr>
      </w:pPr>
      <w:r w:rsidRPr="001B7C50">
        <w:rPr>
          <w:rFonts w:eastAsia="宋体"/>
          <w:lang w:eastAsia="zh-CN"/>
        </w:rPr>
        <w:t>RQA</w:t>
      </w:r>
      <w:r w:rsidRPr="001B7C50">
        <w:tab/>
      </w:r>
      <w:r w:rsidRPr="001B7C50">
        <w:rPr>
          <w:rFonts w:eastAsia="宋体"/>
          <w:lang w:eastAsia="zh-CN"/>
        </w:rPr>
        <w:t>Reflective QoS Attribute</w:t>
      </w:r>
    </w:p>
    <w:p w14:paraId="541BFBC2" w14:textId="77777777" w:rsidR="0052612C" w:rsidRPr="001B7C50" w:rsidRDefault="0052612C" w:rsidP="0052612C">
      <w:pPr>
        <w:pStyle w:val="EW"/>
      </w:pPr>
      <w:r w:rsidRPr="001B7C50">
        <w:rPr>
          <w:rFonts w:eastAsia="宋体"/>
          <w:lang w:eastAsia="zh-CN"/>
        </w:rPr>
        <w:t>RQI</w:t>
      </w:r>
      <w:r w:rsidRPr="001B7C50">
        <w:tab/>
      </w:r>
      <w:r w:rsidRPr="001B7C50">
        <w:rPr>
          <w:rFonts w:eastAsia="宋体"/>
          <w:lang w:eastAsia="zh-CN"/>
        </w:rPr>
        <w:t>Reflective QoS Indication</w:t>
      </w:r>
    </w:p>
    <w:p w14:paraId="50961D57" w14:textId="77777777" w:rsidR="0052612C" w:rsidRPr="001B7C50" w:rsidRDefault="0052612C" w:rsidP="0052612C">
      <w:pPr>
        <w:pStyle w:val="EW"/>
      </w:pPr>
      <w:r w:rsidRPr="001B7C50">
        <w:t>RSN</w:t>
      </w:r>
      <w:r w:rsidRPr="001B7C50">
        <w:tab/>
        <w:t>Redundancy Sequence Number</w:t>
      </w:r>
    </w:p>
    <w:p w14:paraId="29F0609C" w14:textId="77777777" w:rsidR="0052612C" w:rsidRDefault="0052612C" w:rsidP="0052612C">
      <w:pPr>
        <w:pStyle w:val="EW"/>
      </w:pPr>
      <w:r>
        <w:t>RTT</w:t>
      </w:r>
      <w:r>
        <w:tab/>
        <w:t>Round Trip Time</w:t>
      </w:r>
    </w:p>
    <w:p w14:paraId="05B6F786" w14:textId="77777777" w:rsidR="0052612C" w:rsidRPr="001B7C50" w:rsidRDefault="0052612C" w:rsidP="0052612C">
      <w:pPr>
        <w:pStyle w:val="EW"/>
      </w:pPr>
      <w:r w:rsidRPr="001B7C50">
        <w:t>SA NR</w:t>
      </w:r>
      <w:r w:rsidRPr="001B7C50">
        <w:tab/>
        <w:t>Standalone New Radio</w:t>
      </w:r>
    </w:p>
    <w:p w14:paraId="574281A8" w14:textId="77777777" w:rsidR="0052612C" w:rsidRPr="001B7C50" w:rsidRDefault="0052612C" w:rsidP="0052612C">
      <w:pPr>
        <w:pStyle w:val="EW"/>
      </w:pPr>
      <w:r w:rsidRPr="001B7C50">
        <w:t>SBA</w:t>
      </w:r>
      <w:r w:rsidRPr="001B7C50">
        <w:tab/>
        <w:t>Service Based Architecture</w:t>
      </w:r>
    </w:p>
    <w:p w14:paraId="2D74E9CB" w14:textId="77777777" w:rsidR="0052612C" w:rsidRPr="001B7C50" w:rsidRDefault="0052612C" w:rsidP="0052612C">
      <w:pPr>
        <w:pStyle w:val="EW"/>
      </w:pPr>
      <w:r w:rsidRPr="001B7C50">
        <w:t>SBI</w:t>
      </w:r>
      <w:r w:rsidRPr="001B7C50">
        <w:tab/>
        <w:t>Service Based Interface</w:t>
      </w:r>
    </w:p>
    <w:p w14:paraId="7939C977" w14:textId="77777777" w:rsidR="0052612C" w:rsidRPr="001B7C50" w:rsidRDefault="0052612C" w:rsidP="0052612C">
      <w:pPr>
        <w:pStyle w:val="EW"/>
        <w:rPr>
          <w:rFonts w:eastAsia="宋体"/>
          <w:lang w:eastAsia="zh-CN"/>
        </w:rPr>
      </w:pPr>
      <w:r w:rsidRPr="001B7C50">
        <w:rPr>
          <w:rFonts w:eastAsia="宋体"/>
          <w:lang w:eastAsia="zh-CN"/>
        </w:rPr>
        <w:t>SCP</w:t>
      </w:r>
      <w:r w:rsidRPr="001B7C50">
        <w:rPr>
          <w:rFonts w:eastAsia="宋体"/>
          <w:lang w:eastAsia="zh-CN"/>
        </w:rPr>
        <w:tab/>
        <w:t>Service Communication Proxy</w:t>
      </w:r>
    </w:p>
    <w:p w14:paraId="38F2C754" w14:textId="77777777" w:rsidR="0052612C" w:rsidRPr="001B7C50" w:rsidRDefault="0052612C" w:rsidP="0052612C">
      <w:pPr>
        <w:pStyle w:val="EW"/>
      </w:pPr>
      <w:r w:rsidRPr="001B7C50">
        <w:rPr>
          <w:rFonts w:eastAsia="宋体"/>
          <w:lang w:eastAsia="zh-CN"/>
        </w:rPr>
        <w:t>SD</w:t>
      </w:r>
      <w:r w:rsidRPr="001B7C50">
        <w:tab/>
      </w:r>
      <w:r w:rsidRPr="001B7C50">
        <w:rPr>
          <w:rFonts w:eastAsia="宋体"/>
          <w:lang w:eastAsia="zh-CN"/>
        </w:rPr>
        <w:t>Slice Differentiator</w:t>
      </w:r>
    </w:p>
    <w:p w14:paraId="54D5A6F9" w14:textId="77777777" w:rsidR="0052612C" w:rsidRPr="001B7C50" w:rsidRDefault="0052612C" w:rsidP="0052612C">
      <w:pPr>
        <w:pStyle w:val="EW"/>
      </w:pPr>
      <w:r w:rsidRPr="001B7C50">
        <w:t>SEAF</w:t>
      </w:r>
      <w:r w:rsidRPr="001B7C50">
        <w:tab/>
        <w:t>Security Anchor Functionality</w:t>
      </w:r>
    </w:p>
    <w:p w14:paraId="237386E9" w14:textId="77777777" w:rsidR="0052612C" w:rsidRPr="001B7C50" w:rsidRDefault="0052612C" w:rsidP="0052612C">
      <w:pPr>
        <w:pStyle w:val="EW"/>
      </w:pPr>
      <w:r w:rsidRPr="001B7C50">
        <w:t>SEPP</w:t>
      </w:r>
      <w:r w:rsidRPr="001B7C50">
        <w:tab/>
        <w:t>Security Edge Protection Proxy</w:t>
      </w:r>
    </w:p>
    <w:p w14:paraId="220B5411" w14:textId="77777777" w:rsidR="0052612C" w:rsidRDefault="0052612C" w:rsidP="0052612C">
      <w:pPr>
        <w:pStyle w:val="EW"/>
      </w:pPr>
      <w:r>
        <w:t>SF</w:t>
      </w:r>
      <w:r>
        <w:tab/>
        <w:t>Service Function</w:t>
      </w:r>
    </w:p>
    <w:p w14:paraId="27A4C53A" w14:textId="77777777" w:rsidR="0052612C" w:rsidRDefault="0052612C" w:rsidP="0052612C">
      <w:pPr>
        <w:pStyle w:val="EW"/>
      </w:pPr>
      <w:r>
        <w:t>SFC</w:t>
      </w:r>
      <w:r>
        <w:tab/>
        <w:t>Service Function Chaining</w:t>
      </w:r>
    </w:p>
    <w:p w14:paraId="772F0C9F" w14:textId="77777777" w:rsidR="0052612C" w:rsidRPr="001B7C50" w:rsidRDefault="0052612C" w:rsidP="0052612C">
      <w:pPr>
        <w:pStyle w:val="EW"/>
      </w:pPr>
      <w:r w:rsidRPr="001B7C50">
        <w:t>SMF</w:t>
      </w:r>
      <w:r w:rsidRPr="001B7C50">
        <w:tab/>
        <w:t>Session Management Function</w:t>
      </w:r>
    </w:p>
    <w:p w14:paraId="630425B2" w14:textId="77777777" w:rsidR="0052612C" w:rsidRPr="001B7C50" w:rsidRDefault="0052612C" w:rsidP="0052612C">
      <w:pPr>
        <w:pStyle w:val="EW"/>
      </w:pPr>
      <w:r w:rsidRPr="001B7C50">
        <w:t>SMSF</w:t>
      </w:r>
      <w:r w:rsidRPr="001B7C50">
        <w:tab/>
        <w:t>Short Message Service Function</w:t>
      </w:r>
    </w:p>
    <w:p w14:paraId="31271A45" w14:textId="77777777" w:rsidR="0052612C" w:rsidRPr="001B7C50" w:rsidRDefault="0052612C" w:rsidP="0052612C">
      <w:pPr>
        <w:pStyle w:val="EW"/>
      </w:pPr>
      <w:r w:rsidRPr="001B7C50">
        <w:t>SN</w:t>
      </w:r>
      <w:r w:rsidRPr="001B7C50">
        <w:tab/>
        <w:t>Sequence Number</w:t>
      </w:r>
    </w:p>
    <w:p w14:paraId="4427A587" w14:textId="77777777" w:rsidR="0052612C" w:rsidRPr="001B7C50" w:rsidRDefault="0052612C" w:rsidP="0052612C">
      <w:pPr>
        <w:pStyle w:val="EW"/>
      </w:pPr>
      <w:r w:rsidRPr="001B7C50">
        <w:t>SNPN</w:t>
      </w:r>
      <w:r w:rsidRPr="001B7C50">
        <w:tab/>
        <w:t>Stand-alone Non-Public Network</w:t>
      </w:r>
    </w:p>
    <w:p w14:paraId="40060B6D" w14:textId="77777777" w:rsidR="0052612C" w:rsidRPr="001B7C50" w:rsidRDefault="0052612C" w:rsidP="0052612C">
      <w:pPr>
        <w:pStyle w:val="EW"/>
      </w:pPr>
      <w:r w:rsidRPr="001B7C50">
        <w:t>S-NSSAI</w:t>
      </w:r>
      <w:r w:rsidRPr="001B7C50">
        <w:tab/>
        <w:t>Single Network Slice Selection Assistance Information</w:t>
      </w:r>
    </w:p>
    <w:p w14:paraId="42F13734" w14:textId="77777777" w:rsidR="0052612C" w:rsidRPr="001B7C50" w:rsidRDefault="0052612C" w:rsidP="0052612C">
      <w:pPr>
        <w:pStyle w:val="EW"/>
        <w:rPr>
          <w:rFonts w:eastAsia="宋体"/>
          <w:lang w:eastAsia="zh-CN"/>
        </w:rPr>
      </w:pPr>
      <w:r w:rsidRPr="001B7C50">
        <w:rPr>
          <w:rFonts w:eastAsia="宋体"/>
          <w:lang w:eastAsia="zh-CN"/>
        </w:rPr>
        <w:t>SO-SNPN</w:t>
      </w:r>
      <w:r w:rsidRPr="001B7C50">
        <w:rPr>
          <w:rFonts w:eastAsia="宋体"/>
          <w:lang w:eastAsia="zh-CN"/>
        </w:rPr>
        <w:tab/>
        <w:t>Subscription Owner Standalone Non-Public Network</w:t>
      </w:r>
    </w:p>
    <w:p w14:paraId="3ADFA13B" w14:textId="77777777" w:rsidR="0052612C" w:rsidRPr="001B7C50" w:rsidRDefault="0052612C" w:rsidP="0052612C">
      <w:pPr>
        <w:pStyle w:val="EW"/>
        <w:rPr>
          <w:rFonts w:eastAsia="宋体"/>
          <w:lang w:eastAsia="zh-CN"/>
        </w:rPr>
      </w:pPr>
      <w:r w:rsidRPr="001B7C50">
        <w:rPr>
          <w:rFonts w:eastAsia="宋体"/>
          <w:lang w:eastAsia="zh-CN"/>
        </w:rPr>
        <w:t>SSC</w:t>
      </w:r>
      <w:r w:rsidRPr="001B7C50">
        <w:tab/>
      </w:r>
      <w:r w:rsidRPr="001B7C50">
        <w:rPr>
          <w:rFonts w:eastAsia="宋体"/>
          <w:lang w:eastAsia="zh-CN"/>
        </w:rPr>
        <w:t>Session and Service Continuity</w:t>
      </w:r>
    </w:p>
    <w:p w14:paraId="30391805" w14:textId="77777777" w:rsidR="0052612C" w:rsidRPr="001B7C50" w:rsidRDefault="0052612C" w:rsidP="0052612C">
      <w:pPr>
        <w:pStyle w:val="EW"/>
        <w:rPr>
          <w:rFonts w:eastAsia="宋体"/>
          <w:lang w:eastAsia="zh-CN"/>
        </w:rPr>
      </w:pPr>
      <w:r w:rsidRPr="001B7C50">
        <w:rPr>
          <w:rFonts w:eastAsia="宋体"/>
          <w:lang w:eastAsia="zh-CN"/>
        </w:rPr>
        <w:t>SSCMSP</w:t>
      </w:r>
      <w:r w:rsidRPr="001B7C50">
        <w:rPr>
          <w:rFonts w:eastAsia="宋体"/>
          <w:lang w:eastAsia="zh-CN"/>
        </w:rPr>
        <w:tab/>
        <w:t>Session and Service Continuity Mode Selection Policy</w:t>
      </w:r>
    </w:p>
    <w:p w14:paraId="195B4B84" w14:textId="77777777" w:rsidR="0052612C" w:rsidRPr="001B7C50" w:rsidRDefault="0052612C" w:rsidP="0052612C">
      <w:pPr>
        <w:pStyle w:val="EW"/>
        <w:rPr>
          <w:rFonts w:eastAsia="宋体"/>
          <w:lang w:eastAsia="zh-CN"/>
        </w:rPr>
      </w:pPr>
      <w:r w:rsidRPr="001B7C50">
        <w:rPr>
          <w:rFonts w:eastAsia="宋体"/>
          <w:lang w:eastAsia="zh-CN"/>
        </w:rPr>
        <w:t>SST</w:t>
      </w:r>
      <w:r w:rsidRPr="001B7C50">
        <w:tab/>
      </w:r>
      <w:r w:rsidRPr="001B7C50">
        <w:rPr>
          <w:rFonts w:eastAsia="宋体"/>
          <w:lang w:eastAsia="zh-CN"/>
        </w:rPr>
        <w:t>Slice/Service Type</w:t>
      </w:r>
    </w:p>
    <w:p w14:paraId="5E6CB64E" w14:textId="77777777" w:rsidR="0052612C" w:rsidRPr="001B7C50" w:rsidRDefault="0052612C" w:rsidP="0052612C">
      <w:pPr>
        <w:pStyle w:val="EW"/>
      </w:pPr>
      <w:r w:rsidRPr="001B7C50">
        <w:rPr>
          <w:lang w:eastAsia="ko-KR"/>
        </w:rPr>
        <w:t>SUCI</w:t>
      </w:r>
      <w:r w:rsidRPr="001B7C50">
        <w:rPr>
          <w:lang w:eastAsia="ko-KR"/>
        </w:rPr>
        <w:tab/>
        <w:t>Subscription Concealed Identifier</w:t>
      </w:r>
    </w:p>
    <w:p w14:paraId="0B9AC6C0" w14:textId="77777777" w:rsidR="0052612C" w:rsidRPr="001B7C50" w:rsidRDefault="0052612C" w:rsidP="0052612C">
      <w:pPr>
        <w:pStyle w:val="EW"/>
      </w:pPr>
      <w:r w:rsidRPr="001B7C50">
        <w:t>SUPI</w:t>
      </w:r>
      <w:r w:rsidRPr="001B7C50">
        <w:tab/>
        <w:t>Subscription Permanent Identifier</w:t>
      </w:r>
    </w:p>
    <w:p w14:paraId="4BC76341" w14:textId="77777777" w:rsidR="0052612C" w:rsidRPr="001B7C50" w:rsidRDefault="0052612C" w:rsidP="0052612C">
      <w:pPr>
        <w:pStyle w:val="EW"/>
      </w:pPr>
      <w:r w:rsidRPr="001B7C50">
        <w:t>SV</w:t>
      </w:r>
      <w:r w:rsidRPr="001B7C50">
        <w:tab/>
        <w:t>Software Version</w:t>
      </w:r>
    </w:p>
    <w:p w14:paraId="3B379499" w14:textId="77777777" w:rsidR="0052612C" w:rsidRPr="001B7C50" w:rsidRDefault="0052612C" w:rsidP="0052612C">
      <w:pPr>
        <w:pStyle w:val="EW"/>
      </w:pPr>
      <w:r w:rsidRPr="001B7C50">
        <w:t>TA</w:t>
      </w:r>
      <w:r w:rsidRPr="001B7C50">
        <w:tab/>
        <w:t>Tracking Area</w:t>
      </w:r>
    </w:p>
    <w:p w14:paraId="5E4C7F35" w14:textId="77777777" w:rsidR="0052612C" w:rsidRPr="001B7C50" w:rsidRDefault="0052612C" w:rsidP="0052612C">
      <w:pPr>
        <w:pStyle w:val="EW"/>
      </w:pPr>
      <w:r w:rsidRPr="001B7C50">
        <w:t>TAI</w:t>
      </w:r>
      <w:r w:rsidRPr="001B7C50">
        <w:tab/>
        <w:t>Tracking Area Identity</w:t>
      </w:r>
    </w:p>
    <w:p w14:paraId="37B8F4FD" w14:textId="77777777" w:rsidR="0052612C" w:rsidRPr="001B7C50" w:rsidRDefault="0052612C" w:rsidP="0052612C">
      <w:pPr>
        <w:pStyle w:val="EW"/>
      </w:pPr>
      <w:r w:rsidRPr="001B7C50">
        <w:lastRenderedPageBreak/>
        <w:t>TNAN</w:t>
      </w:r>
      <w:r w:rsidRPr="001B7C50">
        <w:tab/>
        <w:t>Trusted Non-3GPP Access Network</w:t>
      </w:r>
    </w:p>
    <w:p w14:paraId="4D9B547E" w14:textId="77777777" w:rsidR="0052612C" w:rsidRPr="001B7C50" w:rsidRDefault="0052612C" w:rsidP="0052612C">
      <w:pPr>
        <w:pStyle w:val="EW"/>
      </w:pPr>
      <w:r w:rsidRPr="001B7C50">
        <w:t>TNAP</w:t>
      </w:r>
      <w:r w:rsidRPr="001B7C50">
        <w:tab/>
        <w:t>Trusted Non-3GPP Access Point</w:t>
      </w:r>
    </w:p>
    <w:p w14:paraId="5B0543A8" w14:textId="77777777" w:rsidR="0052612C" w:rsidRPr="001B7C50" w:rsidRDefault="0052612C" w:rsidP="0052612C">
      <w:pPr>
        <w:pStyle w:val="EW"/>
      </w:pPr>
      <w:r w:rsidRPr="001B7C50">
        <w:t>TNGF</w:t>
      </w:r>
      <w:r w:rsidRPr="001B7C50">
        <w:tab/>
        <w:t>Trusted Non-3GPP Gateway Function</w:t>
      </w:r>
    </w:p>
    <w:p w14:paraId="740174B8" w14:textId="77777777" w:rsidR="0052612C" w:rsidRPr="001B7C50" w:rsidRDefault="0052612C" w:rsidP="0052612C">
      <w:pPr>
        <w:pStyle w:val="EW"/>
      </w:pPr>
      <w:r w:rsidRPr="001B7C50">
        <w:t>TNL</w:t>
      </w:r>
      <w:r w:rsidRPr="001B7C50">
        <w:tab/>
        <w:t>Transport Network Layer</w:t>
      </w:r>
    </w:p>
    <w:p w14:paraId="76E7BE3C" w14:textId="77777777" w:rsidR="0052612C" w:rsidRPr="001B7C50" w:rsidRDefault="0052612C" w:rsidP="0052612C">
      <w:pPr>
        <w:pStyle w:val="EW"/>
      </w:pPr>
      <w:r w:rsidRPr="001B7C50">
        <w:t>TNLA</w:t>
      </w:r>
      <w:r w:rsidRPr="001B7C50">
        <w:tab/>
        <w:t>Transport Network Layer Association</w:t>
      </w:r>
    </w:p>
    <w:p w14:paraId="337A0CB1" w14:textId="77777777" w:rsidR="0052612C" w:rsidRPr="001B7C50" w:rsidRDefault="0052612C" w:rsidP="0052612C">
      <w:pPr>
        <w:pStyle w:val="EW"/>
      </w:pPr>
      <w:r w:rsidRPr="001B7C50">
        <w:t>TSC</w:t>
      </w:r>
      <w:r w:rsidRPr="001B7C50">
        <w:tab/>
        <w:t>Time Sensitive Communication</w:t>
      </w:r>
    </w:p>
    <w:p w14:paraId="380615C6" w14:textId="0079788C" w:rsidR="0052612C" w:rsidRPr="001B7C50" w:rsidRDefault="0052612C" w:rsidP="0052612C">
      <w:pPr>
        <w:pStyle w:val="EW"/>
        <w:rPr>
          <w:ins w:id="36" w:author="vivo2" w:date="2023-04-06T13:58:00Z"/>
        </w:rPr>
      </w:pPr>
      <w:ins w:id="37" w:author="vivo2" w:date="2023-04-06T13:58:00Z">
        <w:r w:rsidRPr="001B7C50">
          <w:t>TSCA</w:t>
        </w:r>
        <w:r>
          <w:t>C</w:t>
        </w:r>
        <w:r w:rsidRPr="001B7C50">
          <w:tab/>
        </w:r>
        <w:r>
          <w:t>Traffic</w:t>
        </w:r>
        <w:r w:rsidRPr="001B7C50">
          <w:t xml:space="preserve"> Assistance </w:t>
        </w:r>
        <w:r>
          <w:t>Container</w:t>
        </w:r>
      </w:ins>
    </w:p>
    <w:p w14:paraId="6C45B6BE" w14:textId="0B9062BA" w:rsidR="0052612C" w:rsidRPr="001B7C50" w:rsidRDefault="0052612C" w:rsidP="0052612C">
      <w:pPr>
        <w:pStyle w:val="EW"/>
      </w:pPr>
      <w:r w:rsidRPr="001B7C50">
        <w:t>TSCAI</w:t>
      </w:r>
      <w:r w:rsidRPr="001B7C50">
        <w:tab/>
      </w:r>
      <w:del w:id="38" w:author="vivo2" w:date="2023-04-06T13:57:00Z">
        <w:r w:rsidRPr="001B7C50" w:rsidDel="0052612C">
          <w:delText xml:space="preserve">TSC </w:delText>
        </w:r>
      </w:del>
      <w:ins w:id="39" w:author="vivo2" w:date="2023-04-06T13:57:00Z">
        <w:r>
          <w:t>Traffic</w:t>
        </w:r>
        <w:r w:rsidRPr="001B7C50">
          <w:t xml:space="preserve"> </w:t>
        </w:r>
      </w:ins>
      <w:r w:rsidRPr="001B7C50">
        <w:t>Assistance Information</w:t>
      </w:r>
    </w:p>
    <w:p w14:paraId="49808C10" w14:textId="77777777" w:rsidR="0052612C" w:rsidRPr="001B7C50" w:rsidRDefault="0052612C" w:rsidP="0052612C">
      <w:pPr>
        <w:pStyle w:val="EW"/>
      </w:pPr>
      <w:r w:rsidRPr="001B7C50">
        <w:t>TSCTSF</w:t>
      </w:r>
      <w:r w:rsidRPr="001B7C50">
        <w:tab/>
        <w:t>Time Sensitive Communication and Time Synchronization Function</w:t>
      </w:r>
    </w:p>
    <w:p w14:paraId="638A1129" w14:textId="77777777" w:rsidR="0052612C" w:rsidRPr="001B7C50" w:rsidRDefault="0052612C" w:rsidP="0052612C">
      <w:pPr>
        <w:pStyle w:val="EW"/>
      </w:pPr>
      <w:r w:rsidRPr="001B7C50">
        <w:t>TSN</w:t>
      </w:r>
      <w:r w:rsidRPr="001B7C50">
        <w:tab/>
        <w:t>Time Sensitive Networking</w:t>
      </w:r>
    </w:p>
    <w:p w14:paraId="42C13972" w14:textId="77777777" w:rsidR="0052612C" w:rsidRPr="001B7C50" w:rsidRDefault="0052612C" w:rsidP="0052612C">
      <w:pPr>
        <w:pStyle w:val="EW"/>
      </w:pPr>
      <w:r w:rsidRPr="001B7C50">
        <w:t>TSN GM</w:t>
      </w:r>
      <w:r w:rsidRPr="001B7C50">
        <w:tab/>
        <w:t>TSN Grand Master</w:t>
      </w:r>
    </w:p>
    <w:p w14:paraId="09C5A54E" w14:textId="77777777" w:rsidR="0052612C" w:rsidRPr="001B7C50" w:rsidRDefault="0052612C" w:rsidP="0052612C">
      <w:pPr>
        <w:pStyle w:val="EW"/>
      </w:pPr>
      <w:r w:rsidRPr="001B7C50">
        <w:t>TSP</w:t>
      </w:r>
      <w:r w:rsidRPr="001B7C50">
        <w:tab/>
        <w:t>Traffic Steering Policy</w:t>
      </w:r>
    </w:p>
    <w:p w14:paraId="7E636179" w14:textId="77777777" w:rsidR="0052612C" w:rsidRPr="001B7C50" w:rsidRDefault="0052612C" w:rsidP="0052612C">
      <w:pPr>
        <w:pStyle w:val="EW"/>
      </w:pPr>
      <w:r w:rsidRPr="001B7C50">
        <w:t>TT</w:t>
      </w:r>
      <w:r w:rsidRPr="001B7C50">
        <w:tab/>
        <w:t>TSN Translator</w:t>
      </w:r>
    </w:p>
    <w:p w14:paraId="459F4B61" w14:textId="77777777" w:rsidR="0052612C" w:rsidRPr="001B7C50" w:rsidRDefault="0052612C" w:rsidP="0052612C">
      <w:pPr>
        <w:pStyle w:val="EW"/>
      </w:pPr>
      <w:r w:rsidRPr="001B7C50">
        <w:t>TWIF</w:t>
      </w:r>
      <w:r w:rsidRPr="001B7C50">
        <w:tab/>
        <w:t>Trusted WLAN Interworking Function</w:t>
      </w:r>
    </w:p>
    <w:p w14:paraId="0B1B9BC9" w14:textId="77777777" w:rsidR="0052612C" w:rsidRPr="001B7C50" w:rsidRDefault="0052612C" w:rsidP="0052612C">
      <w:pPr>
        <w:pStyle w:val="EW"/>
      </w:pPr>
      <w:r w:rsidRPr="001B7C50">
        <w:t>UAS NF</w:t>
      </w:r>
      <w:r w:rsidRPr="001B7C50">
        <w:tab/>
      </w:r>
      <w:proofErr w:type="spellStart"/>
      <w:r w:rsidRPr="001B7C50">
        <w:t>Uncrewed</w:t>
      </w:r>
      <w:proofErr w:type="spellEnd"/>
      <w:r w:rsidRPr="001B7C50">
        <w:t xml:space="preserve"> Aerial System Network Function</w:t>
      </w:r>
    </w:p>
    <w:p w14:paraId="3D3435CD" w14:textId="77777777" w:rsidR="0052612C" w:rsidRPr="001B7C50" w:rsidRDefault="0052612C" w:rsidP="0052612C">
      <w:pPr>
        <w:pStyle w:val="EW"/>
      </w:pPr>
      <w:r w:rsidRPr="001B7C50">
        <w:t>UCMF</w:t>
      </w:r>
      <w:r w:rsidRPr="001B7C50">
        <w:tab/>
        <w:t>UE radio Capability Management Function</w:t>
      </w:r>
    </w:p>
    <w:p w14:paraId="1700D3C4" w14:textId="77777777" w:rsidR="0052612C" w:rsidRPr="001B7C50" w:rsidRDefault="0052612C" w:rsidP="0052612C">
      <w:pPr>
        <w:pStyle w:val="EW"/>
      </w:pPr>
      <w:r w:rsidRPr="001B7C50">
        <w:t>UDM</w:t>
      </w:r>
      <w:r w:rsidRPr="001B7C50">
        <w:tab/>
        <w:t>Unified Data Management</w:t>
      </w:r>
    </w:p>
    <w:p w14:paraId="15C8B4F6" w14:textId="77777777" w:rsidR="0052612C" w:rsidRPr="001B7C50" w:rsidRDefault="0052612C" w:rsidP="0052612C">
      <w:pPr>
        <w:pStyle w:val="EW"/>
      </w:pPr>
      <w:r w:rsidRPr="001B7C50">
        <w:t>UDR</w:t>
      </w:r>
      <w:r w:rsidRPr="001B7C50">
        <w:tab/>
        <w:t>Unified Data Repository</w:t>
      </w:r>
    </w:p>
    <w:p w14:paraId="4FD30208" w14:textId="77777777" w:rsidR="0052612C" w:rsidRPr="001B7C50" w:rsidRDefault="0052612C" w:rsidP="0052612C">
      <w:pPr>
        <w:pStyle w:val="EW"/>
      </w:pPr>
      <w:r w:rsidRPr="001B7C50">
        <w:t>UDSF</w:t>
      </w:r>
      <w:r w:rsidRPr="001B7C50">
        <w:tab/>
        <w:t>Unstructured Data Storage Function</w:t>
      </w:r>
    </w:p>
    <w:p w14:paraId="6D01BD60" w14:textId="77777777" w:rsidR="0052612C" w:rsidRPr="001B7C50" w:rsidRDefault="0052612C" w:rsidP="0052612C">
      <w:pPr>
        <w:pStyle w:val="EW"/>
      </w:pPr>
      <w:r w:rsidRPr="001B7C50">
        <w:t>UL</w:t>
      </w:r>
      <w:r w:rsidRPr="001B7C50">
        <w:tab/>
        <w:t>Uplink</w:t>
      </w:r>
    </w:p>
    <w:p w14:paraId="76CB0F39" w14:textId="77777777" w:rsidR="0052612C" w:rsidRPr="001B7C50" w:rsidRDefault="0052612C" w:rsidP="0052612C">
      <w:pPr>
        <w:pStyle w:val="EW"/>
      </w:pPr>
      <w:r w:rsidRPr="001B7C50">
        <w:t>UL CL</w:t>
      </w:r>
      <w:r w:rsidRPr="001B7C50">
        <w:tab/>
        <w:t>Uplink Classifier</w:t>
      </w:r>
    </w:p>
    <w:p w14:paraId="6713E794" w14:textId="77777777" w:rsidR="0052612C" w:rsidRPr="001B7C50" w:rsidRDefault="0052612C" w:rsidP="0052612C">
      <w:pPr>
        <w:pStyle w:val="EW"/>
      </w:pPr>
      <w:r w:rsidRPr="001B7C50">
        <w:t>UPF</w:t>
      </w:r>
      <w:r w:rsidRPr="001B7C50">
        <w:tab/>
        <w:t>User Plane Function</w:t>
      </w:r>
    </w:p>
    <w:p w14:paraId="01A80BEF" w14:textId="77777777" w:rsidR="0052612C" w:rsidRPr="001B7C50" w:rsidRDefault="0052612C" w:rsidP="0052612C">
      <w:pPr>
        <w:pStyle w:val="EW"/>
      </w:pPr>
      <w:r w:rsidRPr="001B7C50">
        <w:t>URLLC</w:t>
      </w:r>
      <w:r w:rsidRPr="001B7C50">
        <w:tab/>
        <w:t>Ultra Reliable Low Latency Communication</w:t>
      </w:r>
    </w:p>
    <w:p w14:paraId="26DE8A45" w14:textId="77777777" w:rsidR="0052612C" w:rsidRPr="001B7C50" w:rsidRDefault="0052612C" w:rsidP="0052612C">
      <w:pPr>
        <w:pStyle w:val="EW"/>
      </w:pPr>
      <w:r w:rsidRPr="001B7C50">
        <w:t>URRP-AMF</w:t>
      </w:r>
      <w:r w:rsidRPr="001B7C50">
        <w:tab/>
        <w:t>UE Reachability Request Parameter for AMF</w:t>
      </w:r>
    </w:p>
    <w:p w14:paraId="426B469E" w14:textId="77777777" w:rsidR="0052612C" w:rsidRPr="001B7C50" w:rsidRDefault="0052612C" w:rsidP="0052612C">
      <w:pPr>
        <w:pStyle w:val="EW"/>
      </w:pPr>
      <w:r w:rsidRPr="001B7C50">
        <w:t>URSP</w:t>
      </w:r>
      <w:r w:rsidRPr="001B7C50">
        <w:tab/>
        <w:t xml:space="preserve">UE </w:t>
      </w:r>
      <w:r w:rsidRPr="001B7C50">
        <w:rPr>
          <w:lang w:eastAsia="zh-CN"/>
        </w:rPr>
        <w:t>Route Selection Policy</w:t>
      </w:r>
    </w:p>
    <w:p w14:paraId="288100AA" w14:textId="77777777" w:rsidR="0052612C" w:rsidRPr="001B7C50" w:rsidRDefault="0052612C" w:rsidP="0052612C">
      <w:pPr>
        <w:pStyle w:val="EW"/>
      </w:pPr>
      <w:r w:rsidRPr="001B7C50">
        <w:t>VID</w:t>
      </w:r>
      <w:r w:rsidRPr="001B7C50">
        <w:tab/>
        <w:t>VLAN Identifier</w:t>
      </w:r>
    </w:p>
    <w:p w14:paraId="78035312" w14:textId="77777777" w:rsidR="0052612C" w:rsidRPr="001B7C50" w:rsidRDefault="0052612C" w:rsidP="0052612C">
      <w:pPr>
        <w:pStyle w:val="EW"/>
      </w:pPr>
      <w:r w:rsidRPr="001B7C50">
        <w:t>VLAN</w:t>
      </w:r>
      <w:r w:rsidRPr="001B7C50">
        <w:tab/>
        <w:t>Virtual Local Area Network</w:t>
      </w:r>
    </w:p>
    <w:p w14:paraId="3296C729" w14:textId="77777777" w:rsidR="0052612C" w:rsidRPr="001B7C50" w:rsidRDefault="0052612C" w:rsidP="0052612C">
      <w:pPr>
        <w:pStyle w:val="EW"/>
      </w:pPr>
      <w:r w:rsidRPr="001B7C50">
        <w:t>W-5GAN</w:t>
      </w:r>
      <w:r w:rsidRPr="001B7C50">
        <w:tab/>
        <w:t>Wireline 5G Access Network</w:t>
      </w:r>
    </w:p>
    <w:p w14:paraId="5D633FD7" w14:textId="77777777" w:rsidR="0052612C" w:rsidRPr="001B7C50" w:rsidRDefault="0052612C" w:rsidP="0052612C">
      <w:pPr>
        <w:pStyle w:val="EW"/>
      </w:pPr>
      <w:r w:rsidRPr="001B7C50">
        <w:t>W-5GBAN</w:t>
      </w:r>
      <w:r w:rsidRPr="001B7C50">
        <w:tab/>
        <w:t>Wireline BBF Access Network</w:t>
      </w:r>
    </w:p>
    <w:p w14:paraId="4395140A" w14:textId="77777777" w:rsidR="0052612C" w:rsidRPr="001B7C50" w:rsidRDefault="0052612C" w:rsidP="0052612C">
      <w:pPr>
        <w:pStyle w:val="EW"/>
      </w:pPr>
      <w:r w:rsidRPr="001B7C50">
        <w:t>W-5GCAN</w:t>
      </w:r>
      <w:r w:rsidRPr="001B7C50">
        <w:tab/>
        <w:t>Wireline 5G Cable Access Network</w:t>
      </w:r>
    </w:p>
    <w:p w14:paraId="492EA3EA" w14:textId="77777777" w:rsidR="0052612C" w:rsidRPr="001B7C50" w:rsidRDefault="0052612C" w:rsidP="0052612C">
      <w:pPr>
        <w:pStyle w:val="EW"/>
      </w:pPr>
      <w:r w:rsidRPr="001B7C50">
        <w:t>W-AGF</w:t>
      </w:r>
      <w:r w:rsidRPr="001B7C50">
        <w:tab/>
        <w:t>Wireline Access Gateway Function</w:t>
      </w:r>
    </w:p>
    <w:p w14:paraId="6CC113FA" w14:textId="77777777" w:rsidR="0052612C" w:rsidRDefault="0052612C" w:rsidP="0052612C">
      <w:pPr>
        <w:pStyle w:val="14"/>
        <w:rPr>
          <w:color w:val="FF0000"/>
        </w:rPr>
      </w:pPr>
      <w:r>
        <w:rPr>
          <w:color w:val="FF0000"/>
        </w:rPr>
        <w:t xml:space="preserve">* * * Next Changes * * * </w:t>
      </w:r>
    </w:p>
    <w:p w14:paraId="5312FFE4" w14:textId="77777777" w:rsidR="00B7419C" w:rsidRPr="001B7C50" w:rsidRDefault="00B7419C" w:rsidP="00B7419C">
      <w:pPr>
        <w:pStyle w:val="4"/>
      </w:pPr>
      <w:r w:rsidRPr="001B7C50">
        <w:t>4.4.8.3</w:t>
      </w:r>
      <w:r w:rsidRPr="001B7C50">
        <w:tab/>
        <w:t>Architecture for AF requested support of Time Sensitive Communication and Time Synchronization</w:t>
      </w:r>
      <w:bookmarkEnd w:id="28"/>
    </w:p>
    <w:p w14:paraId="1AEFAA38" w14:textId="77777777" w:rsidR="00B7419C" w:rsidRPr="001B7C50" w:rsidRDefault="00B7419C" w:rsidP="00B7419C">
      <w:r w:rsidRPr="001B7C50">
        <w:t>This clause describes the architecture to enable Time Sensitive Communication AF requested time sensitive communication and time synchronization services. The Time Sensitive Communication and Time Synchronization related features that are supported based on AF request are described in clauses 5.27.1 and 5.27.2, respectively. Figure 4.4.8.3-1 shows the architecture to support Time Sensitive Communication and Time Synchronization services.</w:t>
      </w:r>
    </w:p>
    <w:p w14:paraId="7761D865" w14:textId="527DAB18" w:rsidR="00B7419C" w:rsidRPr="001B7C50" w:rsidRDefault="00B7419C" w:rsidP="00B7419C">
      <w:r w:rsidRPr="001B7C50">
        <w:t xml:space="preserve">As shown in Figure 4.4.8.3-1, to support Time Synchronization service based on IEEE Std 802.1AS [104] or IEEE Std 1588 [126] for Ethernet or IP type PDU Sessions, the DS-TT, NW-TT and Time Sensitive Communication and Time Synchronization Function (TSCTSF) are required </w:t>
      </w:r>
      <w:proofErr w:type="gramStart"/>
      <w:r w:rsidRPr="001B7C50">
        <w:t>in order to</w:t>
      </w:r>
      <w:proofErr w:type="gramEnd"/>
      <w:r w:rsidRPr="001B7C50">
        <w:t xml:space="preserve"> support the features in IEEE Std 802.1AS [104] or IEEE Std 1588 [126] as described in clause 5.27. The NEF exposes 5GS capability to support Time Synchronization service as described in clause 5.27.1.8. TSCTSF controls the DS-TT(s) and NW-TT for the (g)PTP based time synchronization service.</w:t>
      </w:r>
      <w:del w:id="40" w:author="vivo2" w:date="2023-04-06T13:34:00Z">
        <w:r w:rsidRPr="001B7C50" w:rsidDel="00121E7E">
          <w:delText xml:space="preserve"> In addition, TSCTSF supports TSC assistance container related functionalities</w:delText>
        </w:r>
      </w:del>
      <w:r w:rsidRPr="001B7C50">
        <w:t>.</w:t>
      </w:r>
    </w:p>
    <w:bookmarkStart w:id="41" w:name="_MON_1710917690"/>
    <w:bookmarkEnd w:id="41"/>
    <w:p w14:paraId="7FB7816A" w14:textId="77777777" w:rsidR="00B7419C" w:rsidRPr="001B7C50" w:rsidRDefault="00B7419C" w:rsidP="00B7419C">
      <w:pPr>
        <w:pStyle w:val="TH"/>
      </w:pPr>
      <w:r>
        <w:rPr>
          <w:noProof/>
        </w:rPr>
        <w:object w:dxaOrig="8703" w:dyaOrig="3952" w14:anchorId="10737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5.15pt;height:197.75pt" o:ole="">
            <v:imagedata r:id="rId19" o:title=""/>
          </v:shape>
          <o:OLEObject Type="Embed" ProgID="Word.Document.12" ShapeID="_x0000_i1025" DrawAspect="Content" ObjectID="_1742428647" r:id="rId20">
            <o:FieldCodes>\s</o:FieldCodes>
          </o:OLEObject>
        </w:object>
      </w:r>
    </w:p>
    <w:p w14:paraId="3DECC0E9" w14:textId="77777777" w:rsidR="00B7419C" w:rsidRPr="001B7C50" w:rsidRDefault="00B7419C" w:rsidP="00B7419C">
      <w:pPr>
        <w:pStyle w:val="TF"/>
      </w:pPr>
      <w:r w:rsidRPr="001B7C50">
        <w:t>Figure 4.4.8.3-1: Architecture to enable Time Sensitive Communication and Time Synchronization services</w:t>
      </w:r>
    </w:p>
    <w:p w14:paraId="3EB178CC" w14:textId="77777777" w:rsidR="00B7419C" w:rsidRPr="001B7C50" w:rsidRDefault="00B7419C" w:rsidP="00B7419C">
      <w:pPr>
        <w:pStyle w:val="NO"/>
      </w:pPr>
      <w:r w:rsidRPr="001B7C50">
        <w:t>NOTE 1:</w:t>
      </w:r>
      <w:r w:rsidRPr="001B7C50">
        <w:tab/>
        <w:t xml:space="preserve">If the AF </w:t>
      </w:r>
      <w:proofErr w:type="gramStart"/>
      <w:r w:rsidRPr="001B7C50">
        <w:t>is considered to be</w:t>
      </w:r>
      <w:proofErr w:type="gramEnd"/>
      <w:r w:rsidRPr="001B7C50">
        <w:t xml:space="preserve"> trusted by the operator, the AF could interact directly with TSCTSF, the connection between AF and TSCTSF is not depicted in the architecture diagram for brevity.</w:t>
      </w:r>
    </w:p>
    <w:p w14:paraId="3973EEE5" w14:textId="77777777" w:rsidR="00B7419C" w:rsidRPr="001B7C50" w:rsidRDefault="00B7419C" w:rsidP="00B7419C">
      <w:r w:rsidRPr="001B7C50">
        <w:t>UPF/NW-TT distributes the (g)PTP messages as described in clause 5.27.1.</w:t>
      </w:r>
    </w:p>
    <w:p w14:paraId="2FA0974B" w14:textId="77777777" w:rsidR="00B7419C" w:rsidRPr="001B7C50" w:rsidRDefault="00B7419C" w:rsidP="00B7419C">
      <w:r w:rsidRPr="001B7C50">
        <w:t>When the UPF supports one or more NW-TT(s), there is one-to-one association between an NW-TT and the network instance or between an NW-TT and network instance together with DNN/S-NSSAI in the UPF. When there are multiple network instances within a UPF, each network instance is considered logically separate. The network instance for the N6 interface (clause 5.6.12) may be indicated by the SMF to the UPF for a given PDU Session during PDU Session establishment procedure.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3ED8D264" w14:textId="77777777" w:rsidR="00B7419C" w:rsidRPr="001B7C50" w:rsidRDefault="00B7419C" w:rsidP="00B7419C">
      <w:pPr>
        <w:pStyle w:val="NO"/>
      </w:pPr>
      <w:r w:rsidRPr="001B7C50">
        <w:t>NOTE 2:</w:t>
      </w:r>
      <w:r w:rsidRPr="001B7C50">
        <w:tab/>
        <w:t>The same NW-TT is used for all PDU Sessions in the UPF for the given DNN/S-NSSAI; the NW-TT is unique per DNN/S-NSSAI. This ensures that the UPF selects an N4 session associated with the correct TSCTSF when the NW-TT initiates an UMIC or PMIC. At any given time, the NW-TT is associated with a single TSCTSF.</w:t>
      </w:r>
    </w:p>
    <w:p w14:paraId="10A04254" w14:textId="77777777" w:rsidR="00EB03BA" w:rsidRDefault="00EB03BA" w:rsidP="00EB03BA">
      <w:pPr>
        <w:pStyle w:val="14"/>
        <w:rPr>
          <w:color w:val="FF0000"/>
        </w:rPr>
      </w:pPr>
      <w:r>
        <w:rPr>
          <w:color w:val="FF0000"/>
        </w:rPr>
        <w:t xml:space="preserve">* * * Next Changes * * * </w:t>
      </w:r>
    </w:p>
    <w:p w14:paraId="24C77CB4" w14:textId="77777777" w:rsidR="006A2B53" w:rsidRPr="001B7C50" w:rsidRDefault="006A2B53" w:rsidP="006A2B53">
      <w:pPr>
        <w:pStyle w:val="3"/>
      </w:pPr>
      <w:bookmarkStart w:id="42" w:name="_Toc20150058"/>
      <w:bookmarkStart w:id="43" w:name="_Toc27846857"/>
      <w:bookmarkStart w:id="44" w:name="_Toc36187988"/>
      <w:bookmarkStart w:id="45" w:name="_Toc45183892"/>
      <w:bookmarkStart w:id="46" w:name="_Toc47342734"/>
      <w:bookmarkStart w:id="47" w:name="_Toc51769435"/>
      <w:bookmarkStart w:id="48" w:name="_Toc131516819"/>
      <w:bookmarkStart w:id="49" w:name="_Hlk131682857"/>
      <w:r w:rsidRPr="001B7C50">
        <w:t>5.27.0</w:t>
      </w:r>
      <w:r w:rsidRPr="001B7C50">
        <w:tab/>
        <w:t>General</w:t>
      </w:r>
      <w:bookmarkEnd w:id="42"/>
      <w:bookmarkEnd w:id="43"/>
      <w:bookmarkEnd w:id="44"/>
      <w:bookmarkEnd w:id="45"/>
      <w:bookmarkEnd w:id="46"/>
      <w:bookmarkEnd w:id="47"/>
      <w:bookmarkEnd w:id="48"/>
    </w:p>
    <w:p w14:paraId="1407BDAA" w14:textId="77777777" w:rsidR="006A2B53" w:rsidRPr="001B7C50" w:rsidRDefault="006A2B53" w:rsidP="006A2B53">
      <w:r w:rsidRPr="001B7C50">
        <w:t>This clause describes 5G System features that can be used independently or in combination to enable time-sensitive communication</w:t>
      </w:r>
      <w:r>
        <w:t>,</w:t>
      </w:r>
      <w:r w:rsidRPr="001B7C50">
        <w:t xml:space="preserve"> time synchronization</w:t>
      </w:r>
      <w:r>
        <w:t xml:space="preserve"> and deterministic networking</w:t>
      </w:r>
      <w:r w:rsidRPr="001B7C50">
        <w:t>:</w:t>
      </w:r>
    </w:p>
    <w:p w14:paraId="0803E60C" w14:textId="77777777" w:rsidR="006A2B53" w:rsidRPr="001B7C50" w:rsidRDefault="006A2B53" w:rsidP="006A2B53">
      <w:pPr>
        <w:pStyle w:val="B1"/>
      </w:pPr>
      <w:r w:rsidRPr="001B7C50">
        <w:t>-</w:t>
      </w:r>
      <w:r w:rsidRPr="001B7C50">
        <w:tab/>
        <w:t>Delay-critical GBR;</w:t>
      </w:r>
    </w:p>
    <w:p w14:paraId="189D122F" w14:textId="77777777" w:rsidR="006A2B53" w:rsidRPr="001B7C50" w:rsidRDefault="006A2B53" w:rsidP="006A2B53">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5CCF54E9" w14:textId="77777777" w:rsidR="006A2B53" w:rsidRPr="001B7C50" w:rsidRDefault="006A2B53" w:rsidP="006A2B53">
      <w:pPr>
        <w:pStyle w:val="B1"/>
      </w:pPr>
      <w:r w:rsidRPr="001B7C50">
        <w:t>-</w:t>
      </w:r>
      <w:r w:rsidRPr="001B7C50">
        <w:tab/>
      </w:r>
      <w:del w:id="50" w:author="vivo2" w:date="2023-04-06T14:13:00Z">
        <w:r w:rsidRPr="001B7C50" w:rsidDel="006A2B53">
          <w:delText xml:space="preserve">TSC </w:delText>
        </w:r>
      </w:del>
      <w:ins w:id="51" w:author="vivo2" w:date="2023-04-06T14:13:00Z">
        <w:r>
          <w:t>Traffic</w:t>
        </w:r>
        <w:r w:rsidRPr="001B7C50">
          <w:t xml:space="preserve"> </w:t>
        </w:r>
      </w:ins>
      <w:r w:rsidRPr="001B7C50">
        <w:t xml:space="preserve">Assistance Information: describes </w:t>
      </w:r>
      <w:del w:id="52" w:author="vivo2" w:date="2023-04-06T14:13:00Z">
        <w:r w:rsidRPr="001B7C50" w:rsidDel="006A2B53">
          <w:delText xml:space="preserve">TSC </w:delText>
        </w:r>
      </w:del>
      <w:r w:rsidRPr="001B7C50">
        <w:t xml:space="preserve">flow traffic characteristics as described in clause 5.27.2 that may be provided optionally for use by the </w:t>
      </w:r>
      <w:proofErr w:type="spellStart"/>
      <w:r w:rsidRPr="001B7C50">
        <w:t>gNB</w:t>
      </w:r>
      <w:proofErr w:type="spellEnd"/>
      <w:r w:rsidRPr="001B7C50">
        <w:t>, to allow more efficiently schedule radio resources for periodic traffic and applies to PDU Session type Ethernet and IP.</w:t>
      </w:r>
    </w:p>
    <w:p w14:paraId="18F9658F" w14:textId="77777777" w:rsidR="006A2B53" w:rsidRPr="001B7C50" w:rsidRDefault="006A2B53" w:rsidP="006A2B53">
      <w:pPr>
        <w:pStyle w:val="B1"/>
      </w:pPr>
      <w:r w:rsidRPr="001B7C50">
        <w:t>-</w:t>
      </w:r>
      <w:r w:rsidRPr="001B7C50">
        <w:tab/>
        <w:t>Time Synchronization: describes how 5GS can operate as a PTP Relay (IEEE Std 802.1AS [104]), as a Boundary Clock or as Transparent Clock (IEEE Std 1588 [126]) for PDU Session type Ethernet and IP</w:t>
      </w:r>
      <w:r>
        <w:t xml:space="preserve"> and how 5GS can detect and report the status of the time synchronization</w:t>
      </w:r>
      <w:r w:rsidRPr="001B7C50">
        <w:t>.</w:t>
      </w:r>
    </w:p>
    <w:p w14:paraId="32B9DC8B" w14:textId="77777777" w:rsidR="006A2B53" w:rsidRDefault="006A2B53" w:rsidP="006A2B53">
      <w:pPr>
        <w:pStyle w:val="B1"/>
      </w:pPr>
      <w:r>
        <w:t>-</w:t>
      </w:r>
      <w:r>
        <w:tab/>
        <w:t>RAN feedback for BAT offset and adjusted periodicity describes a mechanism supported by NG-RAN and 5G CN that enables AF to adapt to received BAT offset and adjusted periodicity from NG-RAN for a given traffic flow.</w:t>
      </w:r>
    </w:p>
    <w:p w14:paraId="1F4E7FD0" w14:textId="77777777" w:rsidR="006A2B53" w:rsidRPr="001B7C50" w:rsidRDefault="006A2B53" w:rsidP="006A2B53">
      <w:r w:rsidRPr="001B7C50">
        <w:lastRenderedPageBreak/>
        <w:t>The 5G System integration as a bridge in an IEEE 802.1 TSN network as described in clause 5.28 can make use of all features listed above.</w:t>
      </w:r>
    </w:p>
    <w:p w14:paraId="218A14B3" w14:textId="77777777" w:rsidR="006A2B53" w:rsidRPr="001B7C50" w:rsidRDefault="006A2B53" w:rsidP="006A2B53">
      <w:r w:rsidRPr="001B7C50">
        <w:t>To support any of the above features to enable time-sensitive communication</w:t>
      </w:r>
      <w:r>
        <w:t>,</w:t>
      </w:r>
      <w:r w:rsidRPr="001B7C50">
        <w:t xml:space="preserve"> time synchronization</w:t>
      </w:r>
      <w:r>
        <w:t xml:space="preserve"> and deterministic networking</w:t>
      </w:r>
      <w:r w:rsidRPr="001B7C50">
        <w:t>,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w:t>
      </w:r>
      <w:r>
        <w:t>,</w:t>
      </w:r>
      <w:r w:rsidRPr="001B7C50">
        <w:t xml:space="preserve"> time synchronization</w:t>
      </w:r>
      <w:r>
        <w:t xml:space="preserve"> and deterministic networking</w:t>
      </w:r>
      <w:r w:rsidRPr="001B7C50">
        <w:t>:</w:t>
      </w:r>
    </w:p>
    <w:p w14:paraId="4948CB1A" w14:textId="77777777" w:rsidR="006A2B53" w:rsidRPr="001B7C50" w:rsidRDefault="006A2B53" w:rsidP="006A2B53">
      <w:pPr>
        <w:pStyle w:val="B1"/>
      </w:pPr>
      <w:r w:rsidRPr="001B7C50">
        <w:t>-</w:t>
      </w:r>
      <w:r w:rsidRPr="001B7C50">
        <w:tab/>
        <w:t>Home Routed PDU Sessions are not supported;</w:t>
      </w:r>
    </w:p>
    <w:p w14:paraId="08A48781" w14:textId="77777777" w:rsidR="006A2B53" w:rsidRPr="001B7C50" w:rsidRDefault="006A2B53" w:rsidP="006A2B53">
      <w:pPr>
        <w:pStyle w:val="B1"/>
      </w:pPr>
      <w:r w:rsidRPr="001B7C50">
        <w:t>-</w:t>
      </w:r>
      <w:r w:rsidRPr="001B7C50">
        <w:tab/>
        <w:t>PDU Sessions are supported only for SSC mode 1;</w:t>
      </w:r>
    </w:p>
    <w:p w14:paraId="2AEF1849" w14:textId="77777777" w:rsidR="006A2B53" w:rsidRPr="001B7C50" w:rsidRDefault="006A2B53" w:rsidP="006A2B53">
      <w:pPr>
        <w:pStyle w:val="B1"/>
      </w:pPr>
      <w:r w:rsidRPr="001B7C50">
        <w:t>-</w:t>
      </w:r>
      <w:r w:rsidRPr="001B7C50">
        <w:tab/>
        <w:t xml:space="preserve">Service continuity is not supported when the UE moves from 5GS to </w:t>
      </w:r>
      <w:proofErr w:type="gramStart"/>
      <w:r w:rsidRPr="001B7C50">
        <w:t>EPS .</w:t>
      </w:r>
      <w:proofErr w:type="gramEnd"/>
      <w:r w:rsidRPr="001B7C50">
        <w:t>i.e. interworking with EPS is not supported for a PDU Session for time synchronization or TSC</w:t>
      </w:r>
      <w:r>
        <w:t xml:space="preserve"> or deterministic networking</w:t>
      </w:r>
      <w:r w:rsidRPr="001B7C50">
        <w:t>.</w:t>
      </w:r>
    </w:p>
    <w:bookmarkEnd w:id="49"/>
    <w:p w14:paraId="15F5FE10" w14:textId="77777777" w:rsidR="00567366" w:rsidRDefault="00567366" w:rsidP="00567366">
      <w:pPr>
        <w:pStyle w:val="14"/>
        <w:rPr>
          <w:color w:val="FF0000"/>
        </w:rPr>
      </w:pPr>
      <w:r>
        <w:rPr>
          <w:color w:val="FF0000"/>
        </w:rPr>
        <w:t xml:space="preserve">* * * Next Changes * * * </w:t>
      </w:r>
    </w:p>
    <w:p w14:paraId="4CD7D55C" w14:textId="370BBF4B" w:rsidR="00B7419C" w:rsidRPr="001B7C50" w:rsidRDefault="00B7419C" w:rsidP="00B7419C">
      <w:pPr>
        <w:pStyle w:val="3"/>
      </w:pPr>
      <w:r w:rsidRPr="001B7C50">
        <w:t>5.27.2</w:t>
      </w:r>
      <w:r w:rsidRPr="001B7C50">
        <w:tab/>
      </w:r>
      <w:del w:id="53" w:author="vivo2" w:date="2023-04-06T14:02:00Z">
        <w:r w:rsidRPr="001B7C50" w:rsidDel="00943B27">
          <w:rPr>
            <w:rFonts w:hint="eastAsia"/>
            <w:lang w:eastAsia="zh-CN"/>
          </w:rPr>
          <w:delText>TSC</w:delText>
        </w:r>
      </w:del>
      <w:ins w:id="54" w:author="vivo2" w:date="2023-04-06T14:02:00Z">
        <w:r w:rsidR="00943B27">
          <w:rPr>
            <w:rFonts w:hint="eastAsia"/>
            <w:lang w:eastAsia="zh-CN"/>
          </w:rPr>
          <w:t>T</w:t>
        </w:r>
      </w:ins>
      <w:ins w:id="55" w:author="vivo2" w:date="2023-04-06T14:03:00Z">
        <w:r w:rsidR="00943B27">
          <w:rPr>
            <w:lang w:eastAsia="zh-CN"/>
          </w:rPr>
          <w:t>raffic</w:t>
        </w:r>
      </w:ins>
      <w:r w:rsidRPr="001B7C50">
        <w:t xml:space="preserve"> Assistance Information (TSCAI)</w:t>
      </w:r>
      <w:bookmarkEnd w:id="29"/>
      <w:bookmarkEnd w:id="30"/>
      <w:bookmarkEnd w:id="31"/>
      <w:bookmarkEnd w:id="32"/>
      <w:bookmarkEnd w:id="33"/>
      <w:bookmarkEnd w:id="34"/>
      <w:r w:rsidRPr="001B7C50">
        <w:t xml:space="preserve"> and </w:t>
      </w:r>
      <w:del w:id="56" w:author="vivo2" w:date="2023-04-06T13:54:00Z">
        <w:r w:rsidRPr="001B7C50" w:rsidDel="0052612C">
          <w:delText>TSC Assistance Container</w:delText>
        </w:r>
      </w:del>
      <w:ins w:id="57" w:author="vivo2" w:date="2023-04-06T13:54:00Z">
        <w:r w:rsidR="0052612C">
          <w:t>Traffic Assistance Container</w:t>
        </w:r>
      </w:ins>
      <w:r w:rsidRPr="001B7C50">
        <w:t xml:space="preserve"> (TSCAC)</w:t>
      </w:r>
      <w:bookmarkEnd w:id="35"/>
    </w:p>
    <w:p w14:paraId="0F2108C3" w14:textId="77777777" w:rsidR="00B7419C" w:rsidRPr="001B7C50" w:rsidRDefault="00B7419C" w:rsidP="00B7419C">
      <w:pPr>
        <w:pStyle w:val="4"/>
      </w:pPr>
      <w:bookmarkStart w:id="58" w:name="_Toc131516837"/>
      <w:r w:rsidRPr="001B7C50">
        <w:t>5.27.2.1</w:t>
      </w:r>
      <w:r w:rsidRPr="001B7C50">
        <w:tab/>
        <w:t>General</w:t>
      </w:r>
      <w:bookmarkEnd w:id="58"/>
    </w:p>
    <w:p w14:paraId="0159C842" w14:textId="57BF1A0F" w:rsidR="00B7419C" w:rsidRDefault="00B7419C" w:rsidP="00B7419C">
      <w:pPr>
        <w:rPr>
          <w:ins w:id="59" w:author="vivo2" w:date="2023-04-06T14:03:00Z"/>
        </w:rPr>
      </w:pPr>
      <w:del w:id="60" w:author="vivo2" w:date="2023-04-06T14:05:00Z">
        <w:r w:rsidRPr="001B7C50" w:rsidDel="00943B27">
          <w:delText xml:space="preserve">TSC </w:delText>
        </w:r>
      </w:del>
      <w:ins w:id="61" w:author="vivo2" w:date="2023-04-06T14:05:00Z">
        <w:r w:rsidR="00943B27">
          <w:t>Traffic</w:t>
        </w:r>
        <w:r w:rsidR="00943B27" w:rsidRPr="001B7C50">
          <w:t xml:space="preserve"> </w:t>
        </w:r>
      </w:ins>
      <w:r w:rsidRPr="001B7C50">
        <w:t xml:space="preserve">Assistance Information (TSCAI) is defined in Table 5.27.2-1 and describes </w:t>
      </w:r>
      <w:del w:id="62" w:author="vivo2" w:date="2023-04-06T14:05:00Z">
        <w:r w:rsidRPr="001B7C50" w:rsidDel="00943B27">
          <w:delText xml:space="preserve">TSC </w:delText>
        </w:r>
      </w:del>
      <w:r w:rsidRPr="001B7C50">
        <w:t xml:space="preserve">traffic characteristics for use in the 5G System. TSCAI may be used by the 5G-AN, if provided by SMF. The knowledge of </w:t>
      </w:r>
      <w:del w:id="63" w:author="vivo2" w:date="2023-04-06T14:05:00Z">
        <w:r w:rsidRPr="001B7C50" w:rsidDel="00943B27">
          <w:delText xml:space="preserve">TSC </w:delText>
        </w:r>
      </w:del>
      <w:r w:rsidRPr="001B7C50">
        <w:t xml:space="preserve">traffic pattern is useful for 5G-AN as it allows more efficiently scheduling of QoS Flows that have a </w:t>
      </w:r>
      <w:proofErr w:type="gramStart"/>
      <w:r w:rsidRPr="001B7C50">
        <w:t>periodic, deterministic traffic characteristics</w:t>
      </w:r>
      <w:proofErr w:type="gramEnd"/>
      <w:r w:rsidRPr="001B7C50">
        <w:t xml:space="preserve"> either via Configured Grants, Semi-Persistent Scheduling or with Dynamic Grants.</w:t>
      </w:r>
    </w:p>
    <w:p w14:paraId="4304F27D" w14:textId="5CF7A9AB" w:rsidR="00943B27" w:rsidRPr="001B7C50" w:rsidRDefault="00943B27" w:rsidP="00943B27">
      <w:pPr>
        <w:pStyle w:val="NO"/>
        <w:rPr>
          <w:ins w:id="64" w:author="vivo2" w:date="2023-04-06T14:03:00Z"/>
        </w:rPr>
      </w:pPr>
      <w:bookmarkStart w:id="65" w:name="_Hlk131682538"/>
      <w:ins w:id="66" w:author="vivo2" w:date="2023-04-06T14:03:00Z">
        <w:r w:rsidRPr="001B7C50">
          <w:t>NOTE:</w:t>
        </w:r>
        <w:r w:rsidRPr="001B7C50">
          <w:tab/>
        </w:r>
        <w:r>
          <w:t xml:space="preserve">Both TSCAI and TSCAC </w:t>
        </w:r>
      </w:ins>
      <w:ins w:id="67" w:author="vivo2" w:date="2023-04-06T14:06:00Z">
        <w:r>
          <w:t>can</w:t>
        </w:r>
      </w:ins>
      <w:ins w:id="68" w:author="vivo2" w:date="2023-04-06T14:03:00Z">
        <w:r>
          <w:t xml:space="preserve"> not only</w:t>
        </w:r>
      </w:ins>
      <w:ins w:id="69" w:author="vivo2" w:date="2023-04-06T14:06:00Z">
        <w:r>
          <w:t xml:space="preserve"> be</w:t>
        </w:r>
      </w:ins>
      <w:ins w:id="70" w:author="vivo2" w:date="2023-04-06T14:03:00Z">
        <w:r>
          <w:t xml:space="preserve"> used</w:t>
        </w:r>
      </w:ins>
      <w:ins w:id="71" w:author="vivo2" w:date="2023-04-06T14:08:00Z">
        <w:r w:rsidR="002B171E">
          <w:t xml:space="preserve"> to transfer the </w:t>
        </w:r>
        <w:r w:rsidR="002B171E" w:rsidRPr="001B7C50">
          <w:t>traffic characteristics</w:t>
        </w:r>
      </w:ins>
      <w:ins w:id="72" w:author="vivo2" w:date="2023-04-06T14:03:00Z">
        <w:r>
          <w:t xml:space="preserve"> in time</w:t>
        </w:r>
      </w:ins>
      <w:ins w:id="73" w:author="vivo2" w:date="2023-04-06T14:04:00Z">
        <w:r>
          <w:t xml:space="preserve"> </w:t>
        </w:r>
      </w:ins>
      <w:ins w:id="74" w:author="vivo2" w:date="2023-04-06T14:03:00Z">
        <w:r>
          <w:t>sensitive scen</w:t>
        </w:r>
      </w:ins>
      <w:ins w:id="75" w:author="vivo2" w:date="2023-04-06T14:04:00Z">
        <w:r>
          <w:t xml:space="preserve">ario but </w:t>
        </w:r>
      </w:ins>
      <w:ins w:id="76" w:author="vivo2" w:date="2023-04-06T14:06:00Z">
        <w:r>
          <w:t xml:space="preserve">can </w:t>
        </w:r>
      </w:ins>
      <w:ins w:id="77" w:author="vivo2" w:date="2023-04-06T14:04:00Z">
        <w:r>
          <w:t xml:space="preserve">also </w:t>
        </w:r>
      </w:ins>
      <w:ins w:id="78" w:author="vivo2" w:date="2023-04-06T14:06:00Z">
        <w:r>
          <w:t xml:space="preserve">be </w:t>
        </w:r>
      </w:ins>
      <w:ins w:id="79" w:author="vivo2" w:date="2023-04-06T14:08:00Z">
        <w:r w:rsidR="002B171E">
          <w:t xml:space="preserve">to transfer the </w:t>
        </w:r>
        <w:r w:rsidR="002B171E" w:rsidRPr="001B7C50">
          <w:t>traffic characteristics</w:t>
        </w:r>
        <w:r w:rsidR="002B171E">
          <w:t xml:space="preserve"> </w:t>
        </w:r>
      </w:ins>
      <w:ins w:id="80" w:author="vivo2" w:date="2023-04-06T14:04:00Z">
        <w:r>
          <w:t>used for non-time sensitive scenarios.</w:t>
        </w:r>
      </w:ins>
    </w:p>
    <w:bookmarkEnd w:id="65"/>
    <w:p w14:paraId="4517F453" w14:textId="5951B710" w:rsidR="00943B27" w:rsidRPr="002B171E" w:rsidRDefault="00943B27" w:rsidP="00B7419C">
      <w:pPr>
        <w:rPr>
          <w:lang w:eastAsia="zh-CN"/>
        </w:rPr>
      </w:pPr>
    </w:p>
    <w:p w14:paraId="6C642DEB" w14:textId="57BA511A" w:rsidR="00B7419C" w:rsidRPr="001B7C50" w:rsidRDefault="00B7419C" w:rsidP="00B7419C">
      <w:r w:rsidRPr="001B7C50">
        <w:t xml:space="preserve">The </w:t>
      </w:r>
      <w:del w:id="81" w:author="vivo2" w:date="2023-04-06T12:50:00Z">
        <w:r w:rsidRPr="001B7C50" w:rsidDel="00EB03BA">
          <w:delText xml:space="preserve">TSCTSF </w:delText>
        </w:r>
      </w:del>
      <w:ins w:id="82" w:author="vivo2" w:date="2023-04-06T12:50:00Z">
        <w:r w:rsidR="00EB03BA">
          <w:t>AF</w:t>
        </w:r>
      </w:ins>
      <w:ins w:id="83" w:author="vivo2" w:date="2023-04-06T13:37:00Z">
        <w:r w:rsidR="00DB173E">
          <w:t xml:space="preserve"> may</w:t>
        </w:r>
      </w:ins>
      <w:ins w:id="84" w:author="vivo2" w:date="2023-04-06T12:50:00Z">
        <w:r w:rsidR="00EB03BA" w:rsidRPr="001B7C50">
          <w:t xml:space="preserve"> </w:t>
        </w:r>
      </w:ins>
      <w:del w:id="85" w:author="vivo2" w:date="2023-04-06T13:37:00Z">
        <w:r w:rsidRPr="001B7C50" w:rsidDel="00DB173E">
          <w:delText xml:space="preserve">determines </w:delText>
        </w:r>
      </w:del>
      <w:ins w:id="86" w:author="vivo2" w:date="2023-04-06T13:37:00Z">
        <w:r w:rsidR="00DB173E">
          <w:t xml:space="preserve">provide </w:t>
        </w:r>
        <w:r w:rsidR="00DB173E">
          <w:rPr>
            <w:rFonts w:hint="eastAsia"/>
            <w:lang w:eastAsia="zh-CN"/>
          </w:rPr>
          <w:t>t</w:t>
        </w:r>
        <w:r w:rsidR="00DB173E">
          <w:rPr>
            <w:lang w:eastAsia="zh-CN"/>
          </w:rPr>
          <w:t>o PCF</w:t>
        </w:r>
        <w:r w:rsidR="00DB173E" w:rsidRPr="001B7C50">
          <w:t xml:space="preserve"> </w:t>
        </w:r>
      </w:ins>
      <w:r w:rsidRPr="001B7C50">
        <w:t xml:space="preserve">the </w:t>
      </w:r>
      <w:del w:id="87" w:author="vivo2" w:date="2023-04-06T13:54:00Z">
        <w:r w:rsidRPr="001B7C50" w:rsidDel="0052612C">
          <w:delText>TSC Assistance Container</w:delText>
        </w:r>
      </w:del>
      <w:ins w:id="88" w:author="vivo2" w:date="2023-04-06T13:54:00Z">
        <w:r w:rsidR="0052612C">
          <w:t>Traffic Assistance Container</w:t>
        </w:r>
      </w:ins>
      <w:r w:rsidRPr="001B7C50">
        <w:t xml:space="preserve"> (defined in Table 5.27.2-2) </w:t>
      </w:r>
      <w:del w:id="89" w:author="vivo2" w:date="2023-04-06T12:51:00Z">
        <w:r w:rsidRPr="001B7C50" w:rsidDel="00EB03BA">
          <w:delText>based on information provided by an AF/NEF</w:delText>
        </w:r>
        <w:r w:rsidDel="00EB03BA">
          <w:delText xml:space="preserve"> or a DetNet controller</w:delText>
        </w:r>
        <w:r w:rsidRPr="001B7C50" w:rsidDel="00EB03BA">
          <w:delText xml:space="preserve"> as described in clause 5.27.2.3 </w:delText>
        </w:r>
      </w:del>
      <w:del w:id="90" w:author="vivo2" w:date="2023-04-06T13:37:00Z">
        <w:r w:rsidRPr="001B7C50" w:rsidDel="00DB173E">
          <w:delText xml:space="preserve">and provides it to the PCF </w:delText>
        </w:r>
      </w:del>
      <w:r w:rsidRPr="001B7C50">
        <w:t xml:space="preserve">for IP type and Ethernet type PDU Sessions. In the case of integration with IEEE TSN network, the TSN AF determines </w:t>
      </w:r>
      <w:del w:id="91" w:author="vivo2" w:date="2023-04-06T13:54:00Z">
        <w:r w:rsidRPr="001B7C50" w:rsidDel="0052612C">
          <w:delText>TSC Assistance Container</w:delText>
        </w:r>
      </w:del>
      <w:ins w:id="92" w:author="vivo2" w:date="2023-04-06T13:54:00Z">
        <w:r w:rsidR="0052612C">
          <w:t>Traffic Assistance Container</w:t>
        </w:r>
      </w:ins>
      <w:r w:rsidRPr="001B7C50">
        <w:t xml:space="preserve"> as described in clause 5.27.2.2 and provides it to the PCF for Ethernet PDU Sessions. The PCF receives the </w:t>
      </w:r>
      <w:del w:id="93" w:author="vivo2" w:date="2023-04-06T13:54:00Z">
        <w:r w:rsidRPr="001B7C50" w:rsidDel="0052612C">
          <w:delText>TSC Assistance Container</w:delText>
        </w:r>
      </w:del>
      <w:ins w:id="94" w:author="vivo2" w:date="2023-04-06T13:54:00Z">
        <w:r w:rsidR="0052612C">
          <w:t>Traffic Assistance Container</w:t>
        </w:r>
      </w:ins>
      <w:r w:rsidRPr="001B7C50">
        <w:t xml:space="preserve"> from the </w:t>
      </w:r>
      <w:ins w:id="95" w:author="vivo2" w:date="2023-04-06T12:52:00Z">
        <w:r w:rsidR="00EB03BA">
          <w:t xml:space="preserve">AF, </w:t>
        </w:r>
      </w:ins>
      <w:r w:rsidRPr="001B7C50">
        <w:t>TSCTSF or the TSN AF and forwards it to the SMF as part of PCC rule as described in clause 6.1.3.23a of TS</w:t>
      </w:r>
      <w:r>
        <w:t> </w:t>
      </w:r>
      <w:r w:rsidRPr="001B7C50">
        <w:t>23.503</w:t>
      </w:r>
      <w:r>
        <w:t> </w:t>
      </w:r>
      <w:r w:rsidRPr="001B7C50">
        <w:t>[45].</w:t>
      </w:r>
    </w:p>
    <w:p w14:paraId="5A427513" w14:textId="2B3373B8" w:rsidR="00B7419C" w:rsidRPr="001B7C50" w:rsidRDefault="00B7419C" w:rsidP="00B7419C">
      <w:r w:rsidRPr="001B7C50">
        <w:t xml:space="preserve">The SMF binds a PCC rule with a </w:t>
      </w:r>
      <w:del w:id="96" w:author="vivo2" w:date="2023-04-06T13:54:00Z">
        <w:r w:rsidRPr="001B7C50" w:rsidDel="0052612C">
          <w:delText>TSC Assistance Container</w:delText>
        </w:r>
      </w:del>
      <w:ins w:id="97" w:author="vivo2" w:date="2023-04-06T13:54:00Z">
        <w:r w:rsidR="0052612C">
          <w:t>Traffic Assistance Container</w:t>
        </w:r>
      </w:ins>
      <w:r w:rsidRPr="001B7C50">
        <w:t xml:space="preserve"> to a QoS Flow as described in clause 6.1.3.2.4 of TS</w:t>
      </w:r>
      <w:r>
        <w:t> </w:t>
      </w:r>
      <w:r w:rsidRPr="001B7C50">
        <w:t>23.503</w:t>
      </w:r>
      <w:r>
        <w:t> </w:t>
      </w:r>
      <w:r w:rsidRPr="001B7C50">
        <w:t xml:space="preserve">[45]. The SMF uses the </w:t>
      </w:r>
      <w:del w:id="98" w:author="vivo2" w:date="2023-04-06T13:54:00Z">
        <w:r w:rsidRPr="001B7C50" w:rsidDel="0052612C">
          <w:delText>TSC Assistance Container</w:delText>
        </w:r>
      </w:del>
      <w:ins w:id="99" w:author="vivo2" w:date="2023-04-06T13:54:00Z">
        <w:r w:rsidR="0052612C">
          <w:t>Traffic Assistance Container</w:t>
        </w:r>
      </w:ins>
      <w:r w:rsidRPr="001B7C50">
        <w:t xml:space="preserve"> to derive the TSCAI for that QoS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42924413" w14:textId="77777777" w:rsidR="00B7419C" w:rsidRPr="001B7C50" w:rsidRDefault="00B7419C" w:rsidP="00B7419C">
      <w:r w:rsidRPr="001B7C50">
        <w:t xml:space="preserve">A Survival Time, which indicates the </w:t>
      </w:r>
      <w:proofErr w:type="gramStart"/>
      <w:r w:rsidRPr="001B7C50">
        <w:t>time period</w:t>
      </w:r>
      <w:proofErr w:type="gramEnd"/>
      <w:r w:rsidRPr="001B7C50">
        <w:t xml:space="preserve"> an application can survive without any data burst, may be provided by TSN AF/AF</w:t>
      </w:r>
      <w:r>
        <w:t xml:space="preserve"> or by the TSCTSF</w:t>
      </w:r>
      <w:r w:rsidRPr="001B7C50">
        <w:t xml:space="preserve"> either in terms of maximum number of messages (message is equivalent to all packets of a data burst) or in terms of time units. Only a single data burst is expected within a single </w:t>
      </w:r>
      <w:proofErr w:type="gramStart"/>
      <w:r w:rsidRPr="001B7C50">
        <w:t>time period</w:t>
      </w:r>
      <w:proofErr w:type="gramEnd"/>
      <w:r w:rsidRPr="001B7C50">
        <w:t xml:space="preserve"> referred to as the periodicity.</w:t>
      </w:r>
    </w:p>
    <w:p w14:paraId="004A7582" w14:textId="77777777" w:rsidR="00B7419C" w:rsidRPr="001B7C50" w:rsidRDefault="00B7419C" w:rsidP="00B7419C">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14:paraId="438A9F38" w14:textId="116AA7E7" w:rsidR="00B7419C" w:rsidRPr="001B7C50" w:rsidRDefault="00B7419C" w:rsidP="00B7419C">
      <w:pPr>
        <w:pStyle w:val="TH"/>
      </w:pPr>
      <w:r w:rsidRPr="001B7C50">
        <w:lastRenderedPageBreak/>
        <w:t xml:space="preserve">Table 5.27.2-1: </w:t>
      </w:r>
      <w:ins w:id="100" w:author="vivo2" w:date="2023-04-06T14:01:00Z">
        <w:r w:rsidR="00943B27">
          <w:rPr>
            <w:rFonts w:hint="eastAsia"/>
            <w:lang w:eastAsia="zh-CN"/>
          </w:rPr>
          <w:t>Traffic</w:t>
        </w:r>
      </w:ins>
      <w:del w:id="101" w:author="vivo2" w:date="2023-04-06T14:01:00Z">
        <w:r w:rsidRPr="001B7C50" w:rsidDel="00943B27">
          <w:delText>TSC</w:delText>
        </w:r>
      </w:del>
      <w:r w:rsidRPr="001B7C50">
        <w:t xml:space="preserve">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B7419C" w:rsidRPr="001B7C50" w14:paraId="6F1644AD" w14:textId="77777777" w:rsidTr="00404838">
        <w:trPr>
          <w:cantSplit/>
          <w:jc w:val="center"/>
        </w:trPr>
        <w:tc>
          <w:tcPr>
            <w:tcW w:w="3166" w:type="dxa"/>
            <w:shd w:val="clear" w:color="auto" w:fill="auto"/>
          </w:tcPr>
          <w:p w14:paraId="380AFA84" w14:textId="77777777" w:rsidR="00B7419C" w:rsidRPr="001B7C50" w:rsidRDefault="00B7419C" w:rsidP="00404838">
            <w:pPr>
              <w:pStyle w:val="TAH"/>
            </w:pPr>
            <w:r w:rsidRPr="001B7C50">
              <w:t>Assistance Information</w:t>
            </w:r>
          </w:p>
        </w:tc>
        <w:tc>
          <w:tcPr>
            <w:tcW w:w="6465" w:type="dxa"/>
            <w:shd w:val="clear" w:color="auto" w:fill="auto"/>
          </w:tcPr>
          <w:p w14:paraId="183973A5" w14:textId="77777777" w:rsidR="00B7419C" w:rsidRPr="001B7C50" w:rsidRDefault="00B7419C" w:rsidP="00404838">
            <w:pPr>
              <w:pStyle w:val="TAH"/>
            </w:pPr>
            <w:r w:rsidRPr="001B7C50">
              <w:t>Description</w:t>
            </w:r>
          </w:p>
        </w:tc>
      </w:tr>
      <w:tr w:rsidR="00B7419C" w:rsidRPr="001B7C50" w14:paraId="5E73B58F" w14:textId="77777777" w:rsidTr="00404838">
        <w:trPr>
          <w:cantSplit/>
          <w:jc w:val="center"/>
        </w:trPr>
        <w:tc>
          <w:tcPr>
            <w:tcW w:w="3166" w:type="dxa"/>
            <w:shd w:val="clear" w:color="auto" w:fill="auto"/>
          </w:tcPr>
          <w:p w14:paraId="4455827B" w14:textId="77777777" w:rsidR="00B7419C" w:rsidRPr="001B7C50" w:rsidRDefault="00B7419C" w:rsidP="00404838">
            <w:pPr>
              <w:pStyle w:val="TAL"/>
            </w:pPr>
            <w:r w:rsidRPr="001B7C50">
              <w:t>Flow Direction</w:t>
            </w:r>
          </w:p>
        </w:tc>
        <w:tc>
          <w:tcPr>
            <w:tcW w:w="6465" w:type="dxa"/>
            <w:shd w:val="clear" w:color="auto" w:fill="auto"/>
          </w:tcPr>
          <w:p w14:paraId="1F7B763D" w14:textId="77777777" w:rsidR="00B7419C" w:rsidRPr="001B7C50" w:rsidRDefault="00B7419C" w:rsidP="00404838">
            <w:pPr>
              <w:pStyle w:val="TAL"/>
            </w:pPr>
            <w:r w:rsidRPr="001B7C50">
              <w:t>The direction of the TSC flow (uplink or downlink).</w:t>
            </w:r>
          </w:p>
        </w:tc>
      </w:tr>
      <w:tr w:rsidR="00B7419C" w:rsidRPr="001B7C50" w14:paraId="6A63CF94" w14:textId="77777777" w:rsidTr="00404838">
        <w:trPr>
          <w:cantSplit/>
          <w:jc w:val="center"/>
        </w:trPr>
        <w:tc>
          <w:tcPr>
            <w:tcW w:w="3166" w:type="dxa"/>
            <w:shd w:val="clear" w:color="auto" w:fill="auto"/>
          </w:tcPr>
          <w:p w14:paraId="18092005" w14:textId="77777777" w:rsidR="00B7419C" w:rsidRPr="001B7C50" w:rsidRDefault="00B7419C" w:rsidP="00404838">
            <w:pPr>
              <w:pStyle w:val="TAL"/>
            </w:pPr>
            <w:r w:rsidRPr="001B7C50">
              <w:t>Periodicity</w:t>
            </w:r>
          </w:p>
        </w:tc>
        <w:tc>
          <w:tcPr>
            <w:tcW w:w="6465" w:type="dxa"/>
            <w:shd w:val="clear" w:color="auto" w:fill="auto"/>
          </w:tcPr>
          <w:p w14:paraId="311E16F7" w14:textId="77777777" w:rsidR="00B7419C" w:rsidRPr="001B7C50" w:rsidRDefault="00B7419C" w:rsidP="00404838">
            <w:pPr>
              <w:pStyle w:val="TAL"/>
            </w:pPr>
            <w:r w:rsidRPr="001B7C50">
              <w:t xml:space="preserve">It refers to the </w:t>
            </w:r>
            <w:proofErr w:type="gramStart"/>
            <w:r w:rsidRPr="001B7C50">
              <w:t>time period</w:t>
            </w:r>
            <w:proofErr w:type="gramEnd"/>
            <w:r w:rsidRPr="001B7C50">
              <w:t xml:space="preserve"> between start of two data bursts.</w:t>
            </w:r>
          </w:p>
        </w:tc>
      </w:tr>
      <w:tr w:rsidR="00B7419C" w:rsidRPr="001B7C50" w14:paraId="2F4E7503" w14:textId="77777777" w:rsidTr="00404838">
        <w:trPr>
          <w:cantSplit/>
          <w:jc w:val="center"/>
        </w:trPr>
        <w:tc>
          <w:tcPr>
            <w:tcW w:w="3166" w:type="dxa"/>
            <w:shd w:val="clear" w:color="auto" w:fill="auto"/>
          </w:tcPr>
          <w:p w14:paraId="121F5668" w14:textId="77777777" w:rsidR="00B7419C" w:rsidRPr="001B7C50" w:rsidRDefault="00B7419C" w:rsidP="00404838">
            <w:pPr>
              <w:pStyle w:val="TAL"/>
            </w:pPr>
            <w:r w:rsidRPr="001B7C50">
              <w:t>Burst Arrival Time (optional)</w:t>
            </w:r>
          </w:p>
        </w:tc>
        <w:tc>
          <w:tcPr>
            <w:tcW w:w="6465" w:type="dxa"/>
            <w:shd w:val="clear" w:color="auto" w:fill="auto"/>
          </w:tcPr>
          <w:p w14:paraId="57428E00" w14:textId="77777777" w:rsidR="00B7419C" w:rsidRPr="001B7C50" w:rsidRDefault="00B7419C" w:rsidP="00404838">
            <w:pPr>
              <w:pStyle w:val="TAL"/>
            </w:pPr>
            <w:r w:rsidRPr="001B7C50">
              <w:t>The latest possible time when the first packet of the data burst arrives at either the ingress of the RAN (downlink flow direction) or the egress of the UE (uplink flow direction).</w:t>
            </w:r>
          </w:p>
        </w:tc>
      </w:tr>
      <w:tr w:rsidR="00B7419C" w:rsidRPr="001B7C50" w14:paraId="2FDC00F1" w14:textId="77777777" w:rsidTr="00404838">
        <w:trPr>
          <w:cantSplit/>
          <w:jc w:val="center"/>
        </w:trPr>
        <w:tc>
          <w:tcPr>
            <w:tcW w:w="3166" w:type="dxa"/>
            <w:shd w:val="clear" w:color="auto" w:fill="auto"/>
          </w:tcPr>
          <w:p w14:paraId="6FEBB3DA" w14:textId="77777777" w:rsidR="00B7419C" w:rsidRPr="001B7C50" w:rsidRDefault="00B7419C" w:rsidP="00404838">
            <w:pPr>
              <w:pStyle w:val="TAL"/>
            </w:pPr>
            <w:r w:rsidRPr="001B7C50">
              <w:t>Survival Time (optional)</w:t>
            </w:r>
          </w:p>
        </w:tc>
        <w:tc>
          <w:tcPr>
            <w:tcW w:w="6465" w:type="dxa"/>
            <w:shd w:val="clear" w:color="auto" w:fill="auto"/>
          </w:tcPr>
          <w:p w14:paraId="405FA223" w14:textId="77777777" w:rsidR="00B7419C" w:rsidRPr="001B7C50" w:rsidRDefault="00B7419C" w:rsidP="00404838">
            <w:pPr>
              <w:pStyle w:val="TAL"/>
            </w:pPr>
            <w:r w:rsidRPr="001B7C50">
              <w:t>Survival Time, as defined in TS 22.261 [2],</w:t>
            </w:r>
            <w:r>
              <w:t xml:space="preserve"> refers to</w:t>
            </w:r>
            <w:r w:rsidRPr="001B7C50">
              <w:t xml:space="preserve"> the </w:t>
            </w:r>
            <w:proofErr w:type="gramStart"/>
            <w:r w:rsidRPr="001B7C50">
              <w:t>time period</w:t>
            </w:r>
            <w:proofErr w:type="gramEnd"/>
            <w:r w:rsidRPr="001B7C50">
              <w:t xml:space="preserve"> an application can survive without any data burst.</w:t>
            </w:r>
          </w:p>
        </w:tc>
      </w:tr>
      <w:tr w:rsidR="00B7419C" w:rsidRPr="001B7C50" w14:paraId="12DDFD7A" w14:textId="77777777" w:rsidTr="00404838">
        <w:trPr>
          <w:cantSplit/>
          <w:jc w:val="center"/>
        </w:trPr>
        <w:tc>
          <w:tcPr>
            <w:tcW w:w="3166" w:type="dxa"/>
            <w:shd w:val="clear" w:color="auto" w:fill="auto"/>
          </w:tcPr>
          <w:p w14:paraId="261CEA6E" w14:textId="77777777" w:rsidR="00B7419C" w:rsidRDefault="00B7419C" w:rsidP="00404838">
            <w:pPr>
              <w:pStyle w:val="TAL"/>
            </w:pPr>
            <w:r>
              <w:t>Burst Arrival Time Window (BAT Window) (optional)</w:t>
            </w:r>
          </w:p>
          <w:p w14:paraId="3E5A3F60" w14:textId="77777777" w:rsidR="00B7419C" w:rsidRPr="001B7C50" w:rsidRDefault="00B7419C" w:rsidP="00404838">
            <w:pPr>
              <w:pStyle w:val="TAL"/>
            </w:pPr>
            <w:r>
              <w:t>(NOTE 1) (NOTE 2)</w:t>
            </w:r>
          </w:p>
        </w:tc>
        <w:tc>
          <w:tcPr>
            <w:tcW w:w="6465" w:type="dxa"/>
            <w:shd w:val="clear" w:color="auto" w:fill="auto"/>
          </w:tcPr>
          <w:p w14:paraId="273E0F4E" w14:textId="77777777" w:rsidR="00B7419C" w:rsidRPr="001B7C50" w:rsidRDefault="00B7419C" w:rsidP="00404838">
            <w:pPr>
              <w:pStyle w:val="TAL"/>
            </w:pPr>
            <w:r>
              <w:t>Indicates the acceptable earliest and latest arrival time of the first packet of the data burst at either the ingress of the RAN (downlink flow direction) or the egress of the UE (uplink flow direction).</w:t>
            </w:r>
          </w:p>
        </w:tc>
      </w:tr>
      <w:tr w:rsidR="00B7419C" w:rsidRPr="001B7C50" w14:paraId="77969649" w14:textId="77777777" w:rsidTr="00404838">
        <w:trPr>
          <w:cantSplit/>
          <w:jc w:val="center"/>
        </w:trPr>
        <w:tc>
          <w:tcPr>
            <w:tcW w:w="3166" w:type="dxa"/>
            <w:shd w:val="clear" w:color="auto" w:fill="auto"/>
          </w:tcPr>
          <w:p w14:paraId="6951F880" w14:textId="77777777" w:rsidR="00B7419C" w:rsidRPr="001B7C50" w:rsidRDefault="00B7419C" w:rsidP="00404838">
            <w:pPr>
              <w:pStyle w:val="TAL"/>
            </w:pPr>
            <w:r>
              <w:t>Capability for BAT adaptation (optional) (NOTE 1)</w:t>
            </w:r>
          </w:p>
        </w:tc>
        <w:tc>
          <w:tcPr>
            <w:tcW w:w="6465" w:type="dxa"/>
            <w:shd w:val="clear" w:color="auto" w:fill="auto"/>
          </w:tcPr>
          <w:p w14:paraId="08B735C6" w14:textId="77777777" w:rsidR="00B7419C" w:rsidRPr="001B7C50" w:rsidRDefault="00B7419C" w:rsidP="00404838">
            <w:pPr>
              <w:pStyle w:val="TAL"/>
            </w:pPr>
            <w:r>
              <w:t>Indicates that the AF will adjust the burst sending time according to the network provided Burst Arrival Time offset (see clause 5.27.2.5).</w:t>
            </w:r>
          </w:p>
        </w:tc>
      </w:tr>
      <w:tr w:rsidR="00B7419C" w:rsidRPr="001B7C50" w14:paraId="4D4BF2D4" w14:textId="77777777" w:rsidTr="00404838">
        <w:trPr>
          <w:cantSplit/>
          <w:jc w:val="center"/>
        </w:trPr>
        <w:tc>
          <w:tcPr>
            <w:tcW w:w="3166" w:type="dxa"/>
            <w:shd w:val="clear" w:color="auto" w:fill="auto"/>
          </w:tcPr>
          <w:p w14:paraId="671078E9" w14:textId="77777777" w:rsidR="00B7419C" w:rsidRDefault="00B7419C" w:rsidP="00404838">
            <w:pPr>
              <w:pStyle w:val="TAL"/>
            </w:pPr>
            <w:r>
              <w:t>N6 Jitter Information (optional)</w:t>
            </w:r>
          </w:p>
          <w:p w14:paraId="7DFB6F5D" w14:textId="77777777" w:rsidR="00B7419C" w:rsidRPr="001B7C50" w:rsidRDefault="00B7419C" w:rsidP="00404838">
            <w:pPr>
              <w:pStyle w:val="TAL"/>
            </w:pPr>
            <w:r>
              <w:t>(NOTE 3)</w:t>
            </w:r>
          </w:p>
        </w:tc>
        <w:tc>
          <w:tcPr>
            <w:tcW w:w="6465" w:type="dxa"/>
            <w:shd w:val="clear" w:color="auto" w:fill="auto"/>
          </w:tcPr>
          <w:p w14:paraId="31EC3221" w14:textId="77777777" w:rsidR="00B7419C" w:rsidRPr="001B7C50" w:rsidRDefault="00B7419C" w:rsidP="00404838">
            <w:pPr>
              <w:pStyle w:val="TAL"/>
            </w:pPr>
            <w:r>
              <w:t>Jitter information associated with the Periodicity in downlink (see clause 5.378.1).</w:t>
            </w:r>
          </w:p>
        </w:tc>
      </w:tr>
      <w:tr w:rsidR="00B7419C" w:rsidRPr="001B7C50" w14:paraId="3A8620B5" w14:textId="77777777" w:rsidTr="00404838">
        <w:trPr>
          <w:cantSplit/>
          <w:jc w:val="center"/>
        </w:trPr>
        <w:tc>
          <w:tcPr>
            <w:tcW w:w="3166" w:type="dxa"/>
            <w:shd w:val="clear" w:color="auto" w:fill="auto"/>
          </w:tcPr>
          <w:p w14:paraId="75AF9CDC" w14:textId="77777777" w:rsidR="00B7419C" w:rsidRPr="001B7C50" w:rsidRDefault="00B7419C" w:rsidP="00404838">
            <w:pPr>
              <w:pStyle w:val="TAL"/>
            </w:pPr>
            <w:r>
              <w:t>Periodicity Range (optional) (NOTE 4)</w:t>
            </w:r>
          </w:p>
        </w:tc>
        <w:tc>
          <w:tcPr>
            <w:tcW w:w="6465" w:type="dxa"/>
            <w:shd w:val="clear" w:color="auto" w:fill="auto"/>
          </w:tcPr>
          <w:p w14:paraId="6D2188B3" w14:textId="77777777" w:rsidR="00B7419C" w:rsidRPr="001B7C50" w:rsidRDefault="00B7419C" w:rsidP="00404838">
            <w:pPr>
              <w:pStyle w:val="TAL"/>
            </w:pPr>
            <w:r>
              <w:t>It indicates that the AF will adjust the periodicity and provides the acceptable range, formulated as lower bound and upper bound of the Periodicity.</w:t>
            </w:r>
          </w:p>
        </w:tc>
      </w:tr>
      <w:tr w:rsidR="00B7419C" w:rsidRPr="001B7C50" w14:paraId="4572711D" w14:textId="77777777" w:rsidTr="00404838">
        <w:trPr>
          <w:cantSplit/>
          <w:jc w:val="center"/>
        </w:trPr>
        <w:tc>
          <w:tcPr>
            <w:tcW w:w="9631" w:type="dxa"/>
            <w:gridSpan w:val="2"/>
            <w:shd w:val="clear" w:color="auto" w:fill="auto"/>
          </w:tcPr>
          <w:p w14:paraId="46A185F6" w14:textId="77777777" w:rsidR="00B7419C" w:rsidRDefault="00B7419C" w:rsidP="00404838">
            <w:pPr>
              <w:pStyle w:val="TAN"/>
            </w:pPr>
            <w:r>
              <w:t>NOTE 1:</w:t>
            </w:r>
            <w:r>
              <w:tab/>
              <w:t>Only one of the parameters (BAT Window or Capability for BAT adaptation) can be provided.</w:t>
            </w:r>
          </w:p>
          <w:p w14:paraId="3D9D0FC6" w14:textId="77777777" w:rsidR="00B7419C" w:rsidRDefault="00B7419C" w:rsidP="00404838">
            <w:pPr>
              <w:pStyle w:val="TAN"/>
            </w:pPr>
            <w:r>
              <w:t>NOTE 2:</w:t>
            </w:r>
            <w:r>
              <w:tab/>
              <w:t>The parameter can only be provided together with Burst Arrival Time.</w:t>
            </w:r>
          </w:p>
          <w:p w14:paraId="4D72FDDD" w14:textId="77777777" w:rsidR="00B7419C" w:rsidRDefault="00B7419C" w:rsidP="00404838">
            <w:pPr>
              <w:pStyle w:val="TAN"/>
            </w:pPr>
            <w:r>
              <w:t>NOTE 3:</w:t>
            </w:r>
            <w:r>
              <w:tab/>
              <w:t>Only one of the parameters Burst Arrival Time or N6 Jitter Information may be provided for a given Traffic Flow.</w:t>
            </w:r>
          </w:p>
          <w:p w14:paraId="4F81E672" w14:textId="77777777" w:rsidR="00B7419C" w:rsidRPr="001B7C50" w:rsidRDefault="00B7419C" w:rsidP="00404838">
            <w:pPr>
              <w:pStyle w:val="TAN"/>
            </w:pPr>
            <w:r>
              <w:t>NOTE 4:</w:t>
            </w:r>
            <w:r>
              <w:tab/>
              <w:t>The Periodicity Range can only be provided together with Periodicity when Burst Arrival Time and Burst Arrival Time Window are present.</w:t>
            </w:r>
          </w:p>
        </w:tc>
      </w:tr>
    </w:tbl>
    <w:p w14:paraId="526A4D3C" w14:textId="77777777" w:rsidR="00B7419C" w:rsidRPr="001B7C50" w:rsidRDefault="00B7419C" w:rsidP="00B7419C">
      <w:pPr>
        <w:pStyle w:val="FP"/>
      </w:pPr>
    </w:p>
    <w:p w14:paraId="5321DF9F" w14:textId="6FEB29A4" w:rsidR="00B7419C" w:rsidRPr="001B7C50" w:rsidRDefault="00B7419C" w:rsidP="00B7419C">
      <w:pPr>
        <w:pStyle w:val="TH"/>
      </w:pPr>
      <w:r w:rsidRPr="001B7C50">
        <w:t xml:space="preserve">Table 5.27.2-2: </w:t>
      </w:r>
      <w:del w:id="102" w:author="vivo2" w:date="2023-04-06T13:54:00Z">
        <w:r w:rsidRPr="001B7C50" w:rsidDel="0052612C">
          <w:delText>TSC Assistance Container</w:delText>
        </w:r>
      </w:del>
      <w:ins w:id="103" w:author="vivo2" w:date="2023-04-06T13:54:00Z">
        <w:r w:rsidR="0052612C">
          <w:t>Traffic Assistance Container</w:t>
        </w:r>
      </w:ins>
      <w:r w:rsidRPr="001B7C50">
        <w:t xml:space="preserve">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B7419C" w:rsidRPr="001B7C50" w14:paraId="0ECD4F57" w14:textId="77777777" w:rsidTr="00404838">
        <w:trPr>
          <w:cantSplit/>
          <w:jc w:val="center"/>
        </w:trPr>
        <w:tc>
          <w:tcPr>
            <w:tcW w:w="3166" w:type="dxa"/>
            <w:shd w:val="clear" w:color="auto" w:fill="auto"/>
          </w:tcPr>
          <w:p w14:paraId="558CB505" w14:textId="77777777" w:rsidR="00B7419C" w:rsidRPr="001B7C50" w:rsidRDefault="00B7419C" w:rsidP="00404838">
            <w:pPr>
              <w:pStyle w:val="TAH"/>
            </w:pPr>
            <w:r w:rsidRPr="001B7C50">
              <w:t>Assistance Information</w:t>
            </w:r>
          </w:p>
        </w:tc>
        <w:tc>
          <w:tcPr>
            <w:tcW w:w="6465" w:type="dxa"/>
            <w:shd w:val="clear" w:color="auto" w:fill="auto"/>
          </w:tcPr>
          <w:p w14:paraId="12096DFD" w14:textId="77777777" w:rsidR="00B7419C" w:rsidRPr="001B7C50" w:rsidRDefault="00B7419C" w:rsidP="00404838">
            <w:pPr>
              <w:pStyle w:val="TAH"/>
            </w:pPr>
            <w:r w:rsidRPr="001B7C50">
              <w:t>Description</w:t>
            </w:r>
          </w:p>
        </w:tc>
      </w:tr>
      <w:tr w:rsidR="00B7419C" w:rsidRPr="001B7C50" w14:paraId="3489F735" w14:textId="77777777" w:rsidTr="00404838">
        <w:trPr>
          <w:cantSplit/>
          <w:jc w:val="center"/>
        </w:trPr>
        <w:tc>
          <w:tcPr>
            <w:tcW w:w="3166" w:type="dxa"/>
            <w:shd w:val="clear" w:color="auto" w:fill="auto"/>
          </w:tcPr>
          <w:p w14:paraId="75697A91" w14:textId="77777777" w:rsidR="00B7419C" w:rsidRPr="001B7C50" w:rsidRDefault="00B7419C" w:rsidP="00404838">
            <w:pPr>
              <w:pStyle w:val="TAL"/>
            </w:pPr>
            <w:r w:rsidRPr="001B7C50">
              <w:t>Flow Direction</w:t>
            </w:r>
          </w:p>
        </w:tc>
        <w:tc>
          <w:tcPr>
            <w:tcW w:w="6465" w:type="dxa"/>
            <w:shd w:val="clear" w:color="auto" w:fill="auto"/>
          </w:tcPr>
          <w:p w14:paraId="6A901531" w14:textId="77777777" w:rsidR="00B7419C" w:rsidRPr="001B7C50" w:rsidRDefault="00B7419C" w:rsidP="00404838">
            <w:pPr>
              <w:pStyle w:val="TAL"/>
            </w:pPr>
            <w:r w:rsidRPr="001B7C50">
              <w:t>The direction of the TSC flow (uplink or downlink).</w:t>
            </w:r>
          </w:p>
        </w:tc>
      </w:tr>
      <w:tr w:rsidR="00B7419C" w:rsidRPr="001B7C50" w14:paraId="20135BC1" w14:textId="77777777" w:rsidTr="00404838">
        <w:trPr>
          <w:cantSplit/>
          <w:jc w:val="center"/>
        </w:trPr>
        <w:tc>
          <w:tcPr>
            <w:tcW w:w="3166" w:type="dxa"/>
            <w:shd w:val="clear" w:color="auto" w:fill="auto"/>
          </w:tcPr>
          <w:p w14:paraId="2BDD7024" w14:textId="77777777" w:rsidR="00B7419C" w:rsidRPr="001B7C50" w:rsidRDefault="00B7419C" w:rsidP="00404838">
            <w:pPr>
              <w:pStyle w:val="TAL"/>
            </w:pPr>
            <w:r w:rsidRPr="001B7C50">
              <w:t>Periodicity</w:t>
            </w:r>
          </w:p>
        </w:tc>
        <w:tc>
          <w:tcPr>
            <w:tcW w:w="6465" w:type="dxa"/>
            <w:shd w:val="clear" w:color="auto" w:fill="auto"/>
          </w:tcPr>
          <w:p w14:paraId="6923DE48" w14:textId="77777777" w:rsidR="00B7419C" w:rsidRPr="001B7C50" w:rsidRDefault="00B7419C" w:rsidP="00404838">
            <w:pPr>
              <w:pStyle w:val="TAL"/>
            </w:pPr>
            <w:r w:rsidRPr="001B7C50">
              <w:t xml:space="preserve">It refers to the </w:t>
            </w:r>
            <w:proofErr w:type="gramStart"/>
            <w:r w:rsidRPr="001B7C50">
              <w:t>time period</w:t>
            </w:r>
            <w:proofErr w:type="gramEnd"/>
            <w:r w:rsidRPr="001B7C50">
              <w:t xml:space="preserve"> between start of two data bursts.</w:t>
            </w:r>
          </w:p>
        </w:tc>
      </w:tr>
      <w:tr w:rsidR="00B7419C" w:rsidRPr="001B7C50" w14:paraId="073025A4" w14:textId="77777777" w:rsidTr="00404838">
        <w:trPr>
          <w:cantSplit/>
          <w:jc w:val="center"/>
        </w:trPr>
        <w:tc>
          <w:tcPr>
            <w:tcW w:w="3166" w:type="dxa"/>
            <w:shd w:val="clear" w:color="auto" w:fill="auto"/>
          </w:tcPr>
          <w:p w14:paraId="21B3CEA9" w14:textId="77777777" w:rsidR="00B7419C" w:rsidRPr="001B7C50" w:rsidRDefault="00B7419C" w:rsidP="00404838">
            <w:pPr>
              <w:pStyle w:val="TAL"/>
            </w:pPr>
            <w:r w:rsidRPr="001B7C50">
              <w:t>Burst Arrival Time (optional)</w:t>
            </w:r>
          </w:p>
        </w:tc>
        <w:tc>
          <w:tcPr>
            <w:tcW w:w="6465" w:type="dxa"/>
            <w:shd w:val="clear" w:color="auto" w:fill="auto"/>
          </w:tcPr>
          <w:p w14:paraId="0A0BF12E" w14:textId="77777777" w:rsidR="00B7419C" w:rsidRPr="001B7C50" w:rsidRDefault="00B7419C" w:rsidP="00404838">
            <w:pPr>
              <w:pStyle w:val="TAL"/>
            </w:pPr>
            <w:r w:rsidRPr="001B7C50">
              <w:t>The time when the first packet of the data burst arrives at the ingress port of 5GS for a given flow direction (DS-TT for uplink, NW-TT for downlink).</w:t>
            </w:r>
          </w:p>
        </w:tc>
      </w:tr>
      <w:tr w:rsidR="00B7419C" w:rsidRPr="001B7C50" w14:paraId="118556C2" w14:textId="77777777" w:rsidTr="00404838">
        <w:trPr>
          <w:cantSplit/>
          <w:jc w:val="center"/>
        </w:trPr>
        <w:tc>
          <w:tcPr>
            <w:tcW w:w="3166" w:type="dxa"/>
            <w:shd w:val="clear" w:color="auto" w:fill="auto"/>
          </w:tcPr>
          <w:p w14:paraId="5D20B355" w14:textId="77777777" w:rsidR="00B7419C" w:rsidRPr="001B7C50" w:rsidRDefault="00B7419C" w:rsidP="00404838">
            <w:pPr>
              <w:pStyle w:val="TAL"/>
            </w:pPr>
            <w:r w:rsidRPr="001B7C50">
              <w:t>Survival Time (optional)</w:t>
            </w:r>
          </w:p>
        </w:tc>
        <w:tc>
          <w:tcPr>
            <w:tcW w:w="6465" w:type="dxa"/>
            <w:shd w:val="clear" w:color="auto" w:fill="auto"/>
          </w:tcPr>
          <w:p w14:paraId="4A8CAAE8" w14:textId="77777777" w:rsidR="00B7419C" w:rsidRPr="001B7C50" w:rsidRDefault="00B7419C" w:rsidP="00404838">
            <w:pPr>
              <w:pStyle w:val="TAL"/>
            </w:pPr>
            <w:r w:rsidRPr="001B7C50">
              <w:t xml:space="preserve">It refers to the </w:t>
            </w:r>
            <w:proofErr w:type="gramStart"/>
            <w:r w:rsidRPr="001B7C50">
              <w:t>time period</w:t>
            </w:r>
            <w:proofErr w:type="gramEnd"/>
            <w:r w:rsidRPr="001B7C50">
              <w:t xml:space="preserve"> an application can survive without any data burst, as defined in</w:t>
            </w:r>
            <w:r>
              <w:t xml:space="preserve"> TS 22.261 [2]</w:t>
            </w:r>
            <w:r w:rsidRPr="001B7C50">
              <w:t>.</w:t>
            </w:r>
          </w:p>
        </w:tc>
      </w:tr>
      <w:tr w:rsidR="00B7419C" w:rsidRPr="001B7C50" w14:paraId="722A2ADB" w14:textId="77777777" w:rsidTr="00404838">
        <w:trPr>
          <w:cantSplit/>
          <w:jc w:val="center"/>
        </w:trPr>
        <w:tc>
          <w:tcPr>
            <w:tcW w:w="3166" w:type="dxa"/>
            <w:shd w:val="clear" w:color="auto" w:fill="auto"/>
          </w:tcPr>
          <w:p w14:paraId="435E0719" w14:textId="77777777" w:rsidR="00B7419C" w:rsidRPr="001B7C50" w:rsidRDefault="00B7419C" w:rsidP="00404838">
            <w:pPr>
              <w:pStyle w:val="TAL"/>
            </w:pPr>
            <w:r w:rsidRPr="001B7C50">
              <w:t>Time Domain (optional)</w:t>
            </w:r>
          </w:p>
        </w:tc>
        <w:tc>
          <w:tcPr>
            <w:tcW w:w="6465" w:type="dxa"/>
            <w:shd w:val="clear" w:color="auto" w:fill="auto"/>
          </w:tcPr>
          <w:p w14:paraId="094333E2" w14:textId="77777777" w:rsidR="00B7419C" w:rsidRPr="001B7C50" w:rsidRDefault="00B7419C" w:rsidP="00404838">
            <w:pPr>
              <w:pStyle w:val="TAL"/>
            </w:pPr>
            <w:r w:rsidRPr="001B7C50">
              <w:t>The (g)PTP domain of the TSC flow.</w:t>
            </w:r>
          </w:p>
        </w:tc>
      </w:tr>
      <w:tr w:rsidR="00B7419C" w:rsidRPr="001B7C50" w14:paraId="2EF00558" w14:textId="77777777" w:rsidTr="00404838">
        <w:trPr>
          <w:cantSplit/>
          <w:jc w:val="center"/>
        </w:trPr>
        <w:tc>
          <w:tcPr>
            <w:tcW w:w="3166" w:type="dxa"/>
            <w:shd w:val="clear" w:color="auto" w:fill="auto"/>
          </w:tcPr>
          <w:p w14:paraId="56BB17E2" w14:textId="77777777" w:rsidR="00B7419C" w:rsidRDefault="00B7419C" w:rsidP="00404838">
            <w:pPr>
              <w:pStyle w:val="TAL"/>
            </w:pPr>
            <w:r>
              <w:t>Burst Arrival Time Window (BAT Window) (optional)</w:t>
            </w:r>
          </w:p>
          <w:p w14:paraId="62900A8C" w14:textId="77777777" w:rsidR="00B7419C" w:rsidRPr="001B7C50" w:rsidRDefault="00B7419C" w:rsidP="00404838">
            <w:pPr>
              <w:pStyle w:val="TAL"/>
            </w:pPr>
            <w:r>
              <w:t>(NOTE 1) (NOTE 2)</w:t>
            </w:r>
          </w:p>
        </w:tc>
        <w:tc>
          <w:tcPr>
            <w:tcW w:w="6465" w:type="dxa"/>
            <w:shd w:val="clear" w:color="auto" w:fill="auto"/>
          </w:tcPr>
          <w:p w14:paraId="4AF187B5" w14:textId="77777777" w:rsidR="00B7419C" w:rsidRPr="001B7C50" w:rsidRDefault="00B7419C" w:rsidP="00404838">
            <w:pPr>
              <w:pStyle w:val="TAL"/>
            </w:pPr>
            <w:r>
              <w:t>Indicates the acceptable earliest and latest arrival time of the first packet of the data burst at the ingress port of 5GS for a given flow direction (DS-TT for uplink, NW-TT for downlink).</w:t>
            </w:r>
          </w:p>
        </w:tc>
      </w:tr>
      <w:tr w:rsidR="00B7419C" w:rsidRPr="001B7C50" w14:paraId="4EB73499" w14:textId="77777777" w:rsidTr="00404838">
        <w:trPr>
          <w:cantSplit/>
          <w:jc w:val="center"/>
        </w:trPr>
        <w:tc>
          <w:tcPr>
            <w:tcW w:w="3166" w:type="dxa"/>
            <w:shd w:val="clear" w:color="auto" w:fill="auto"/>
          </w:tcPr>
          <w:p w14:paraId="4909CB99" w14:textId="77777777" w:rsidR="00B7419C" w:rsidRPr="001B7C50" w:rsidRDefault="00B7419C" w:rsidP="00404838">
            <w:pPr>
              <w:pStyle w:val="TAL"/>
            </w:pPr>
            <w:r>
              <w:t>Capability for BAT adaptation (optional) (NOTE 1)</w:t>
            </w:r>
          </w:p>
        </w:tc>
        <w:tc>
          <w:tcPr>
            <w:tcW w:w="6465" w:type="dxa"/>
            <w:shd w:val="clear" w:color="auto" w:fill="auto"/>
          </w:tcPr>
          <w:p w14:paraId="17D48321" w14:textId="77777777" w:rsidR="00B7419C" w:rsidRPr="001B7C50" w:rsidRDefault="00B7419C" w:rsidP="00404838">
            <w:pPr>
              <w:pStyle w:val="TAL"/>
            </w:pPr>
            <w:r>
              <w:t>It indicates that the AF will adjust the burst sending time according to the network provided Burst Arrival Time offset (see clause 5.27.2.5).</w:t>
            </w:r>
          </w:p>
        </w:tc>
      </w:tr>
      <w:tr w:rsidR="00B7419C" w:rsidRPr="001B7C50" w14:paraId="16C67CA3" w14:textId="77777777" w:rsidTr="00404838">
        <w:trPr>
          <w:cantSplit/>
          <w:jc w:val="center"/>
        </w:trPr>
        <w:tc>
          <w:tcPr>
            <w:tcW w:w="3166" w:type="dxa"/>
            <w:shd w:val="clear" w:color="auto" w:fill="auto"/>
          </w:tcPr>
          <w:p w14:paraId="6569A07B" w14:textId="77777777" w:rsidR="00B7419C" w:rsidRPr="001B7C50" w:rsidRDefault="00B7419C" w:rsidP="00404838">
            <w:pPr>
              <w:pStyle w:val="TAL"/>
            </w:pPr>
            <w:r>
              <w:t>Periodicity Range (optional) (NOTE 3)</w:t>
            </w:r>
          </w:p>
        </w:tc>
        <w:tc>
          <w:tcPr>
            <w:tcW w:w="6465" w:type="dxa"/>
            <w:shd w:val="clear" w:color="auto" w:fill="auto"/>
          </w:tcPr>
          <w:p w14:paraId="203E72CA" w14:textId="77777777" w:rsidR="00B7419C" w:rsidRPr="001B7C50" w:rsidRDefault="00B7419C" w:rsidP="00404838">
            <w:pPr>
              <w:pStyle w:val="TAL"/>
            </w:pPr>
            <w:r>
              <w:t>It indicates that the AF will adjust the periodicity and provides the acceptable range, formulated as lower bound and upper bound of the Periodicity.</w:t>
            </w:r>
          </w:p>
        </w:tc>
      </w:tr>
      <w:tr w:rsidR="00B7419C" w:rsidRPr="001B7C50" w14:paraId="5BB2EF3E" w14:textId="77777777" w:rsidTr="00404838">
        <w:trPr>
          <w:cantSplit/>
          <w:jc w:val="center"/>
        </w:trPr>
        <w:tc>
          <w:tcPr>
            <w:tcW w:w="9631" w:type="dxa"/>
            <w:gridSpan w:val="2"/>
            <w:shd w:val="clear" w:color="auto" w:fill="auto"/>
          </w:tcPr>
          <w:p w14:paraId="57A8371B" w14:textId="77777777" w:rsidR="00B7419C" w:rsidRDefault="00B7419C" w:rsidP="00404838">
            <w:pPr>
              <w:pStyle w:val="TAN"/>
            </w:pPr>
            <w:r>
              <w:t>NOTE 1:</w:t>
            </w:r>
            <w:r>
              <w:tab/>
              <w:t>Only one of the parameters (BAT Window or Capability for BAT adaptation) can be provided.</w:t>
            </w:r>
          </w:p>
          <w:p w14:paraId="6B56E1FE" w14:textId="77777777" w:rsidR="00B7419C" w:rsidRDefault="00B7419C" w:rsidP="00404838">
            <w:pPr>
              <w:pStyle w:val="TAN"/>
            </w:pPr>
            <w:r>
              <w:t>NOTE 2:</w:t>
            </w:r>
            <w:r>
              <w:tab/>
              <w:t>The parameter can only be provided together with Burst Arrival Time.</w:t>
            </w:r>
          </w:p>
          <w:p w14:paraId="7F28CFA5" w14:textId="77777777" w:rsidR="00B7419C" w:rsidRPr="001B7C50" w:rsidRDefault="00B7419C" w:rsidP="00404838">
            <w:pPr>
              <w:pStyle w:val="TAN"/>
            </w:pPr>
            <w:r>
              <w:t>NOTE 3:</w:t>
            </w:r>
            <w:r>
              <w:tab/>
              <w:t>The Periodicity Range can only be provided together with Periodicity when Burst Arrival Time and Burst Arrival Time Window are present.</w:t>
            </w:r>
          </w:p>
        </w:tc>
      </w:tr>
    </w:tbl>
    <w:p w14:paraId="7A90F290" w14:textId="77777777" w:rsidR="00B7419C" w:rsidRPr="001B7C50" w:rsidRDefault="00B7419C" w:rsidP="00B7419C">
      <w:pPr>
        <w:pStyle w:val="FP"/>
      </w:pPr>
    </w:p>
    <w:p w14:paraId="25B684BC" w14:textId="2BA96394" w:rsidR="00B7419C" w:rsidRPr="001B7C50" w:rsidRDefault="00B7419C" w:rsidP="00B7419C">
      <w:pPr>
        <w:pStyle w:val="4"/>
      </w:pPr>
      <w:bookmarkStart w:id="104" w:name="_Toc131516838"/>
      <w:r w:rsidRPr="001B7C50">
        <w:t>5.27.2.2</w:t>
      </w:r>
      <w:r w:rsidRPr="001B7C50">
        <w:tab/>
      </w:r>
      <w:del w:id="105" w:author="vivo2" w:date="2023-04-06T13:54:00Z">
        <w:r w:rsidRPr="001B7C50" w:rsidDel="0052612C">
          <w:delText>TSC Assistance Container</w:delText>
        </w:r>
      </w:del>
      <w:ins w:id="106" w:author="vivo2" w:date="2023-04-06T13:54:00Z">
        <w:r w:rsidR="0052612C">
          <w:t>Traffic Assistance Container</w:t>
        </w:r>
      </w:ins>
      <w:r w:rsidRPr="001B7C50">
        <w:t xml:space="preserve"> determination based on PSFP</w:t>
      </w:r>
      <w:bookmarkEnd w:id="104"/>
    </w:p>
    <w:p w14:paraId="660EF50A" w14:textId="3179E811" w:rsidR="00B7419C" w:rsidRPr="001B7C50" w:rsidRDefault="00B7419C" w:rsidP="00B7419C">
      <w:r w:rsidRPr="001B7C50">
        <w:t xml:space="preserve">In the case of integration with IEEE TSN network, the TSN AF determines a </w:t>
      </w:r>
      <w:del w:id="107" w:author="vivo2" w:date="2023-04-06T13:54:00Z">
        <w:r w:rsidRPr="001B7C50" w:rsidDel="0052612C">
          <w:delText>TSC Assistance Container</w:delText>
        </w:r>
      </w:del>
      <w:ins w:id="108" w:author="vivo2" w:date="2023-04-06T13:54:00Z">
        <w:r w:rsidR="0052612C">
          <w:t>Traffic Assistance Container</w:t>
        </w:r>
      </w:ins>
      <w:r w:rsidRPr="001B7C50">
        <w:t xml:space="preserve"> (defined in Table 5.27.2-2) and provides it to the PCF. The determination of </w:t>
      </w:r>
      <w:del w:id="109" w:author="vivo2" w:date="2023-04-06T13:54:00Z">
        <w:r w:rsidRPr="001B7C50" w:rsidDel="0052612C">
          <w:delText>TSC Assistance Container</w:delText>
        </w:r>
      </w:del>
      <w:ins w:id="110" w:author="vivo2" w:date="2023-04-06T13:54:00Z">
        <w:r w:rsidR="0052612C">
          <w:t>Traffic Assistance Container</w:t>
        </w:r>
      </w:ins>
      <w:r w:rsidRPr="001B7C50">
        <w:t xml:space="preserve"> based on Per-Stream Filtering and Policing (PSFP) information applies only to Ethernet type PDU Sessions.</w:t>
      </w:r>
    </w:p>
    <w:p w14:paraId="66DB6B2E" w14:textId="2CC8A493" w:rsidR="00B7419C" w:rsidRPr="001B7C50" w:rsidRDefault="00B7419C" w:rsidP="00B7419C">
      <w:pPr>
        <w:pStyle w:val="NO"/>
      </w:pPr>
      <w:r w:rsidRPr="001B7C50">
        <w:t>NOTE 1:</w:t>
      </w:r>
      <w:r w:rsidRPr="001B7C50">
        <w:tab/>
        <w:t xml:space="preserve">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w:t>
      </w:r>
      <w:del w:id="111" w:author="vivo2" w:date="2023-04-06T13:54:00Z">
        <w:r w:rsidRPr="001B7C50" w:rsidDel="0052612C">
          <w:delText>TSC Assistance Container</w:delText>
        </w:r>
      </w:del>
      <w:ins w:id="112" w:author="vivo2" w:date="2023-04-06T13:54:00Z">
        <w:r w:rsidR="0052612C">
          <w:t>Traffic Assistance Container</w:t>
        </w:r>
      </w:ins>
      <w:r w:rsidRPr="001B7C50">
        <w:t xml:space="preserve"> if PSFP is not supported by 5GS and/or the CNC are beyond the scope of this specification.</w:t>
      </w:r>
    </w:p>
    <w:p w14:paraId="0AABA8CB" w14:textId="77777777" w:rsidR="00B7419C" w:rsidRPr="001B7C50" w:rsidRDefault="00B7419C" w:rsidP="00B7419C">
      <w:r w:rsidRPr="001B7C50">
        <w:t>The TSN AF may be able to identify the ingress port and thereby the PDU Session as described in clause 5.28.2.</w:t>
      </w:r>
    </w:p>
    <w:p w14:paraId="7677287E" w14:textId="77777777" w:rsidR="00B7419C" w:rsidRPr="001B7C50" w:rsidRDefault="00B7419C" w:rsidP="00B7419C">
      <w:r w:rsidRPr="001B7C50">
        <w:lastRenderedPageBreak/>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459652E" w14:textId="285E716C" w:rsidR="00B7419C" w:rsidRPr="001B7C50" w:rsidRDefault="00B7419C" w:rsidP="00B7419C">
      <w:r w:rsidRPr="001B7C50">
        <w:t xml:space="preserve">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w:t>
      </w:r>
      <w:del w:id="113" w:author="vivo2" w:date="2023-04-06T13:54:00Z">
        <w:r w:rsidRPr="001B7C50" w:rsidDel="0052612C">
          <w:delText>TSC Assistance Container</w:delText>
        </w:r>
      </w:del>
      <w:ins w:id="114" w:author="vivo2" w:date="2023-04-06T13:54:00Z">
        <w:r w:rsidR="0052612C">
          <w:t>Traffic Assistance Container</w:t>
        </w:r>
      </w:ins>
      <w:r w:rsidRPr="001B7C50">
        <w:t xml:space="preserve"> are created by the TSN AF for multiple TSN streams to enable aggregation of TSN streams to the same QoS Flow.</w:t>
      </w:r>
    </w:p>
    <w:p w14:paraId="048B75D9" w14:textId="77777777" w:rsidR="00B7419C" w:rsidRPr="001B7C50" w:rsidRDefault="00B7419C" w:rsidP="00B7419C">
      <w:r w:rsidRPr="001B7C50">
        <w:t>Annex I describe how the traffic pattern information is determined.</w:t>
      </w:r>
    </w:p>
    <w:p w14:paraId="7534BB07" w14:textId="77777777" w:rsidR="00B7419C" w:rsidRPr="001B7C50" w:rsidRDefault="00B7419C" w:rsidP="00B7419C">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02F7FA67" w14:textId="77777777" w:rsidR="00B7419C" w:rsidRPr="001B7C50" w:rsidRDefault="00B7419C" w:rsidP="00B7419C">
      <w:pPr>
        <w:pStyle w:val="NO"/>
      </w:pPr>
      <w:r w:rsidRPr="001B7C50">
        <w:t>NOTE 3:</w:t>
      </w:r>
      <w:r w:rsidRPr="001B7C50">
        <w:tab/>
      </w:r>
      <w:proofErr w:type="gramStart"/>
      <w:r w:rsidRPr="001B7C50">
        <w:t>In order for</w:t>
      </w:r>
      <w:proofErr w:type="gramEnd"/>
      <w:r w:rsidRPr="001B7C50">
        <w:t xml:space="preserve"> the TSN AF to get Burst Arrival Time, Periodicity on a per TSN stream basis, support for IEEE Std 802.1Q [98] (as stated in clause 4.4.8.2) Per-Stream Filtering and Policing (PSFP) with stream gate operation is a prerequisite.</w:t>
      </w:r>
    </w:p>
    <w:p w14:paraId="7E4DE275" w14:textId="77777777" w:rsidR="00B7419C" w:rsidRPr="001B7C50" w:rsidRDefault="00B7419C" w:rsidP="00B7419C">
      <w:r w:rsidRPr="001B7C50">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0CF5A6AF" w14:textId="77777777" w:rsidR="00B7419C" w:rsidRPr="001B7C50" w:rsidRDefault="00B7419C" w:rsidP="00B7419C">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47083BA6" w14:textId="77777777" w:rsidR="00B7419C" w:rsidRPr="001B7C50" w:rsidRDefault="00B7419C" w:rsidP="00B7419C">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21E5325D" w14:textId="5A332786" w:rsidR="00B7419C" w:rsidRPr="001B7C50" w:rsidRDefault="00B7419C" w:rsidP="00B7419C">
      <w:pPr>
        <w:pStyle w:val="4"/>
      </w:pPr>
      <w:bookmarkStart w:id="115" w:name="_Toc131516839"/>
      <w:r w:rsidRPr="001B7C50">
        <w:t>5.27.2.3</w:t>
      </w:r>
      <w:r w:rsidRPr="001B7C50">
        <w:tab/>
      </w:r>
      <w:ins w:id="116" w:author="vivo2" w:date="2023-04-06T12:54:00Z">
        <w:r w:rsidR="00DB59D7">
          <w:t>Void</w:t>
        </w:r>
      </w:ins>
      <w:del w:id="117" w:author="vivo2" w:date="2023-04-06T12:54:00Z">
        <w:r w:rsidRPr="001B7C50" w:rsidDel="00EB03BA">
          <w:delText>TSC Assistance Container determination by TSCTSF</w:delText>
        </w:r>
      </w:del>
      <w:bookmarkEnd w:id="115"/>
    </w:p>
    <w:p w14:paraId="70C9D234" w14:textId="26E03EF8" w:rsidR="00B7419C" w:rsidRPr="001B7C50" w:rsidDel="00EB03BA" w:rsidRDefault="00B7419C" w:rsidP="00B7419C">
      <w:pPr>
        <w:rPr>
          <w:del w:id="118" w:author="vivo2" w:date="2023-04-06T12:54:00Z"/>
        </w:rPr>
      </w:pPr>
      <w:del w:id="119" w:author="vivo2" w:date="2023-04-06T12:54:00Z">
        <w:r w:rsidRPr="001B7C50" w:rsidDel="00EB03BA">
          <w:delText>The TSCTSF constructs TSC Assistance Container (defined in Table 5.27.2-2) based on information provided (directly or via NEF) by the AF for IP or Ethernet type PDU Sessions</w:delText>
        </w:r>
        <w:r w:rsidDel="00EB03BA">
          <w:delText>, or by the DetNet controller for IP type PDU Sessions</w:delText>
        </w:r>
        <w:r w:rsidRPr="001B7C50" w:rsidDel="00EB03BA">
          <w:delText>.</w:delText>
        </w:r>
      </w:del>
    </w:p>
    <w:p w14:paraId="09920C7B" w14:textId="0A163F6D" w:rsidR="00B7419C" w:rsidRPr="001B7C50" w:rsidDel="00EB03BA" w:rsidRDefault="00B7419C" w:rsidP="00B7419C">
      <w:pPr>
        <w:rPr>
          <w:del w:id="120" w:author="vivo2" w:date="2023-04-06T12:54:00Z"/>
        </w:rPr>
      </w:pPr>
      <w:del w:id="121" w:author="vivo2" w:date="2023-04-06T12:54:00Z">
        <w:r w:rsidDel="00EB03BA">
          <w:delText xml:space="preserve">In the case of an AF request, the </w:delText>
        </w:r>
        <w:r w:rsidRPr="001B7C50" w:rsidDel="00EB03BA">
          <w:delText>AF may provide Flow Direction, Burst Arrival Time (optional) at the UE/DS-TT (uplink) or UPF/NW-TT (downlink), Maximum Burst Size, Periodicity, Survival Time (optional), and a Time Domain (optional) to the TSCTSF.</w:delText>
        </w:r>
        <w:r w:rsidDel="00EB03BA">
          <w:delText xml:space="preserve"> If the AF is able to adjust the burst sending time, the AF may in addition provide a BAT Window or the Capability for BAT adaptation to the TSCTSF. Addtionally if the AF is able to adjust the periodicity, the AF may also provide the Periodicity Range along with the Periodicity to the TSCTSF.</w:delText>
        </w:r>
        <w:r w:rsidRPr="001B7C50" w:rsidDel="00EB03BA">
          <w:delTex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delText>
        </w:r>
      </w:del>
    </w:p>
    <w:p w14:paraId="42F57A43" w14:textId="29CBAEBA" w:rsidR="00B7419C" w:rsidRPr="001B7C50" w:rsidDel="00EB03BA" w:rsidRDefault="00B7419C" w:rsidP="00B7419C">
      <w:pPr>
        <w:rPr>
          <w:del w:id="122" w:author="vivo2" w:date="2023-04-06T12:54:00Z"/>
        </w:rPr>
      </w:pPr>
      <w:del w:id="123" w:author="vivo2" w:date="2023-04-06T12:54:00Z">
        <w:r w:rsidDel="00EB03BA">
          <w:delText>If the AF is able to adjust the transmission time and periodicity then in addition to above parameters, it may provide a BAT Window (optional) or the capability for BAT adaptation (optional), or Periodicity Range (optional), to the TSCTSF.</w:delText>
        </w:r>
      </w:del>
    </w:p>
    <w:p w14:paraId="5E60434A" w14:textId="033309B0" w:rsidR="00B7419C" w:rsidRPr="001B7C50" w:rsidDel="00EB03BA" w:rsidRDefault="00B7419C" w:rsidP="00B7419C">
      <w:pPr>
        <w:pStyle w:val="NO"/>
        <w:rPr>
          <w:del w:id="124" w:author="vivo2" w:date="2023-04-06T12:54:00Z"/>
        </w:rPr>
      </w:pPr>
      <w:del w:id="125" w:author="vivo2" w:date="2023-04-06T12:54:00Z">
        <w:r w:rsidRPr="001B7C50" w:rsidDel="00EB03BA">
          <w:delText>NOTE:</w:delText>
        </w:r>
        <w:r w:rsidRPr="001B7C50" w:rsidDel="00EB03BA">
          <w:tab/>
          <w:delText>The Maximum Burst Size is signalled separately, i.e. it is not part of the TSC Assistance Container.</w:delText>
        </w:r>
      </w:del>
    </w:p>
    <w:p w14:paraId="2E025DC1" w14:textId="439B40D2" w:rsidR="00B7419C" w:rsidRPr="001B7C50" w:rsidDel="00EB03BA" w:rsidRDefault="00B7419C" w:rsidP="00B7419C">
      <w:pPr>
        <w:rPr>
          <w:del w:id="126" w:author="vivo2" w:date="2023-04-06T12:54:00Z"/>
        </w:rPr>
      </w:pPr>
      <w:del w:id="127" w:author="vivo2" w:date="2023-04-06T12:54:00Z">
        <w:r w:rsidRPr="001B7C50" w:rsidDel="00EB03BA">
          <w:delText>The AF provides these parameters to the NEF and the NEF forwards these parameters to the TSCTSF. The AF trusted by the operator provides these parameters to the TSCTSF directly.</w:delText>
        </w:r>
      </w:del>
    </w:p>
    <w:p w14:paraId="2BD36FDC" w14:textId="3D938BA1" w:rsidR="00B7419C" w:rsidDel="00EB03BA" w:rsidRDefault="00B7419C" w:rsidP="00B7419C">
      <w:pPr>
        <w:rPr>
          <w:del w:id="128" w:author="vivo2" w:date="2023-04-06T12:54:00Z"/>
        </w:rPr>
      </w:pPr>
      <w:del w:id="129" w:author="vivo2" w:date="2023-04-06T12:54:00Z">
        <w:r w:rsidDel="00EB03BA">
          <w:delText>In the case of Deterministic Networking, the TSCTSF constructs the TSC Assistance Container based on information provided by the DetNet controller as defined in clause 6.1.3.23b of TS 23.503 [45].</w:delText>
        </w:r>
      </w:del>
    </w:p>
    <w:p w14:paraId="69770DFB" w14:textId="41468F9A" w:rsidR="00B7419C" w:rsidRPr="001B7C50" w:rsidDel="00EB03BA" w:rsidRDefault="00B7419C" w:rsidP="00B7419C">
      <w:pPr>
        <w:rPr>
          <w:del w:id="130" w:author="vivo2" w:date="2023-04-06T12:54:00Z"/>
        </w:rPr>
      </w:pPr>
      <w:del w:id="131" w:author="vivo2" w:date="2023-04-06T12:54:00Z">
        <w:r w:rsidRPr="001B7C50" w:rsidDel="00EB03BA">
          <w:delText>The TSCTSF sends the TSC Assistance Container to the PCF as follows:</w:delText>
        </w:r>
      </w:del>
    </w:p>
    <w:p w14:paraId="176045D4" w14:textId="1B92BCA1" w:rsidR="00B7419C" w:rsidRPr="001B7C50" w:rsidDel="00EB03BA" w:rsidRDefault="00B7419C" w:rsidP="00B7419C">
      <w:pPr>
        <w:pStyle w:val="B1"/>
        <w:rPr>
          <w:del w:id="132" w:author="vivo2" w:date="2023-04-06T12:54:00Z"/>
        </w:rPr>
      </w:pPr>
      <w:del w:id="133" w:author="vivo2" w:date="2023-04-06T12:54:00Z">
        <w:r w:rsidRPr="001B7C50" w:rsidDel="00EB03BA">
          <w:delText>-</w:delText>
        </w:r>
        <w:r w:rsidRPr="001B7C50" w:rsidDel="00EB03BA">
          <w:tab/>
          <w:delText>The TSCTSF uses the UE IP address/DS-TT port MAC address to identify the PCF and N5 association related to the PDU Session of a UE/DS-TT.</w:delText>
        </w:r>
      </w:del>
    </w:p>
    <w:p w14:paraId="6363A237" w14:textId="4A3203CA" w:rsidR="00B7419C" w:rsidRPr="001B7C50" w:rsidRDefault="00B7419C" w:rsidP="00B7419C">
      <w:pPr>
        <w:pStyle w:val="4"/>
      </w:pPr>
      <w:bookmarkStart w:id="134" w:name="_Toc131516840"/>
      <w:r w:rsidRPr="001B7C50">
        <w:lastRenderedPageBreak/>
        <w:t>5.27.2.4</w:t>
      </w:r>
      <w:r w:rsidRPr="001B7C50">
        <w:tab/>
        <w:t xml:space="preserve">TSCAI determination based on </w:t>
      </w:r>
      <w:del w:id="135" w:author="vivo2" w:date="2023-04-06T13:54:00Z">
        <w:r w:rsidRPr="001B7C50" w:rsidDel="0052612C">
          <w:delText>TSC Assistance Container</w:delText>
        </w:r>
      </w:del>
      <w:bookmarkEnd w:id="134"/>
      <w:ins w:id="136" w:author="vivo2" w:date="2023-04-06T13:54:00Z">
        <w:r w:rsidR="0052612C">
          <w:t>Traffic Assistance Container</w:t>
        </w:r>
      </w:ins>
    </w:p>
    <w:p w14:paraId="00530DC6" w14:textId="6C0ACA9D" w:rsidR="00B7419C" w:rsidRPr="001B7C50" w:rsidRDefault="00B7419C" w:rsidP="00B7419C">
      <w:r w:rsidRPr="001B7C50">
        <w:t xml:space="preserve">The SMF determines the TSCAI (defined in Table 5.27.2-1) for the QoS Flow based on the </w:t>
      </w:r>
      <w:del w:id="137" w:author="vivo2" w:date="2023-04-06T13:54:00Z">
        <w:r w:rsidRPr="001B7C50" w:rsidDel="0052612C">
          <w:delText>TSC Assistance Container</w:delText>
        </w:r>
      </w:del>
      <w:ins w:id="138" w:author="vivo2" w:date="2023-04-06T13:54:00Z">
        <w:r w:rsidR="0052612C">
          <w:t>Traffic Assistance Container</w:t>
        </w:r>
      </w:ins>
      <w:r w:rsidRPr="001B7C50">
        <w:t xml:space="preserve"> of the PCC rule bound to the QoS Flow. This clause is applicable irrespective of whether the </w:t>
      </w:r>
      <w:del w:id="139" w:author="vivo2" w:date="2023-04-06T13:54:00Z">
        <w:r w:rsidRPr="001B7C50" w:rsidDel="0052612C">
          <w:delText>TSC Assistance Container</w:delText>
        </w:r>
      </w:del>
      <w:ins w:id="140" w:author="vivo2" w:date="2023-04-06T13:54:00Z">
        <w:r w:rsidR="0052612C">
          <w:t>Traffic Assistance Container</w:t>
        </w:r>
      </w:ins>
      <w:r w:rsidRPr="001B7C50">
        <w:t xml:space="preserve"> is determined by the TSN AF or by the TSCTSF.</w:t>
      </w:r>
    </w:p>
    <w:p w14:paraId="0D4406BA" w14:textId="750BE018" w:rsidR="00B7419C" w:rsidRPr="001B7C50" w:rsidRDefault="00B7419C" w:rsidP="00B7419C">
      <w:r w:rsidRPr="001B7C50">
        <w:t xml:space="preserve">The Burst Arrival Time and Periodicity component of the TSCAI that the SMF sends to the 5G-AN are specified with respect to the 5G clock. The SMF is responsible for mapping the Burst Arrival Time and Periodicity in the </w:t>
      </w:r>
      <w:del w:id="141" w:author="vivo2" w:date="2023-04-06T13:54:00Z">
        <w:r w:rsidRPr="001B7C50" w:rsidDel="0052612C">
          <w:delText>TSC Assistance Container</w:delText>
        </w:r>
      </w:del>
      <w:ins w:id="142" w:author="vivo2" w:date="2023-04-06T13:54:00Z">
        <w:r w:rsidR="0052612C">
          <w:t>Traffic Assistance Container</w:t>
        </w:r>
      </w:ins>
      <w:r w:rsidRPr="001B7C50">
        <w:t xml:space="preserve">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14:paraId="05C2BDFB" w14:textId="77777777" w:rsidR="00B7419C" w:rsidRPr="001B7C50" w:rsidRDefault="00B7419C" w:rsidP="00B7419C">
      <w:r w:rsidRPr="001B7C50">
        <w:t>The TSCAI parameter determination in SMF is done as follows:</w:t>
      </w:r>
    </w:p>
    <w:p w14:paraId="1AFEEEB7" w14:textId="63A0EAAF" w:rsidR="00B7419C" w:rsidRPr="001B7C50" w:rsidRDefault="00B7419C" w:rsidP="00B7419C">
      <w:pPr>
        <w:pStyle w:val="B1"/>
      </w:pPr>
      <w:r w:rsidRPr="001B7C50">
        <w:t>-</w:t>
      </w:r>
      <w:r w:rsidRPr="001B7C50">
        <w:tab/>
        <w:t xml:space="preserve">For traffic in downlink direction, the SMF corrects the Burst Arrival Time in the </w:t>
      </w:r>
      <w:del w:id="143" w:author="vivo2" w:date="2023-04-06T13:54:00Z">
        <w:r w:rsidRPr="001B7C50" w:rsidDel="0052612C">
          <w:delText>TSC Assistance Container</w:delText>
        </w:r>
      </w:del>
      <w:ins w:id="144" w:author="vivo2" w:date="2023-04-06T13:54:00Z">
        <w:r w:rsidR="0052612C">
          <w:t>Traffic Assistance Container</w:t>
        </w:r>
      </w:ins>
      <w:r w:rsidRPr="001B7C50">
        <w:t xml:space="preserve">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411890F7" w14:textId="2F58200E" w:rsidR="00B7419C" w:rsidRPr="001B7C50" w:rsidRDefault="00B7419C" w:rsidP="00B7419C">
      <w:pPr>
        <w:pStyle w:val="B1"/>
      </w:pPr>
      <w:r w:rsidRPr="001B7C50">
        <w:t>-</w:t>
      </w:r>
      <w:r w:rsidRPr="001B7C50">
        <w:tab/>
        <w:t xml:space="preserve">For traffic in uplink direction, the SMF corrects the Burst Arrival Time in the </w:t>
      </w:r>
      <w:del w:id="145" w:author="vivo2" w:date="2023-04-06T13:54:00Z">
        <w:r w:rsidRPr="001B7C50" w:rsidDel="0052612C">
          <w:delText>TSC Assistance Container</w:delText>
        </w:r>
      </w:del>
      <w:ins w:id="146" w:author="vivo2" w:date="2023-04-06T13:54:00Z">
        <w:r w:rsidR="0052612C">
          <w:t>Traffic Assistance Container</w:t>
        </w:r>
      </w:ins>
      <w:r w:rsidRPr="001B7C50">
        <w:t xml:space="preserve">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667E264D" w14:textId="62D282D0" w:rsidR="00B7419C" w:rsidRPr="001B7C50" w:rsidRDefault="00B7419C" w:rsidP="00B7419C">
      <w:pPr>
        <w:pStyle w:val="B1"/>
      </w:pPr>
      <w:r w:rsidRPr="001B7C50">
        <w:t>-</w:t>
      </w:r>
      <w:r w:rsidRPr="001B7C50">
        <w:tab/>
        <w:t xml:space="preserve">The SMF corrects the Periodicity in the </w:t>
      </w:r>
      <w:del w:id="147" w:author="vivo2" w:date="2023-04-06T13:54:00Z">
        <w:r w:rsidRPr="001B7C50" w:rsidDel="0052612C">
          <w:delText>TSC Assistance Container</w:delText>
        </w:r>
      </w:del>
      <w:ins w:id="148" w:author="vivo2" w:date="2023-04-06T13:54:00Z">
        <w:r w:rsidR="0052612C">
          <w:t>Traffic Assistance Container</w:t>
        </w:r>
      </w:ins>
      <w:r w:rsidRPr="001B7C50">
        <w:t xml:space="preserv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14:paraId="10903842" w14:textId="40F15B93" w:rsidR="00B7419C" w:rsidRPr="001B7C50" w:rsidRDefault="00B7419C" w:rsidP="00B7419C">
      <w:pPr>
        <w:pStyle w:val="B1"/>
      </w:pPr>
      <w:r w:rsidRPr="001B7C50">
        <w:t>-</w:t>
      </w:r>
      <w:r w:rsidRPr="001B7C50">
        <w:tab/>
        <w:t xml:space="preserve">The SMF sets the TSCAI Flow Direction as the Flow Direction in the </w:t>
      </w:r>
      <w:del w:id="149" w:author="vivo2" w:date="2023-04-06T13:54:00Z">
        <w:r w:rsidRPr="001B7C50" w:rsidDel="0052612C">
          <w:delText>TSC Assistance Container</w:delText>
        </w:r>
      </w:del>
      <w:ins w:id="150" w:author="vivo2" w:date="2023-04-06T13:54:00Z">
        <w:r w:rsidR="0052612C">
          <w:t>Traffic Assistance Container</w:t>
        </w:r>
      </w:ins>
      <w:r w:rsidRPr="001B7C50">
        <w:t>.</w:t>
      </w:r>
    </w:p>
    <w:p w14:paraId="07CAFF1E" w14:textId="77777777" w:rsidR="00B7419C" w:rsidRPr="001B7C50" w:rsidRDefault="00B7419C" w:rsidP="00B7419C">
      <w:pPr>
        <w:pStyle w:val="B1"/>
      </w:pPr>
      <w:r w:rsidRPr="001B7C50">
        <w:t>-</w:t>
      </w:r>
      <w:r w:rsidRPr="001B7C50">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11A9CBC9" w14:textId="0652F378" w:rsidR="00B7419C" w:rsidRDefault="00B7419C" w:rsidP="00B7419C">
      <w:pPr>
        <w:pStyle w:val="B1"/>
      </w:pPr>
      <w:r>
        <w:t>-</w:t>
      </w:r>
      <w:r>
        <w:tab/>
        <w:t xml:space="preserve">If the </w:t>
      </w:r>
      <w:del w:id="151" w:author="vivo2" w:date="2023-04-06T13:54:00Z">
        <w:r w:rsidDel="0052612C">
          <w:delText>TSC Assistance Container</w:delText>
        </w:r>
      </w:del>
      <w:ins w:id="152" w:author="vivo2" w:date="2023-04-06T13:54:00Z">
        <w:r w:rsidR="0052612C">
          <w:t>Traffic Assistance Container</w:t>
        </w:r>
      </w:ins>
      <w:r>
        <w:t xml:space="preserve"> contains a BAT Window, the SMF sets and corrects the indicated earliest and latest possible arrival time of the first packet in the same way it is described for the correction of the Burst Arrival Time above.</w:t>
      </w:r>
    </w:p>
    <w:p w14:paraId="39FBA61A" w14:textId="3752E6A3" w:rsidR="00B7419C" w:rsidRDefault="00B7419C" w:rsidP="00B7419C">
      <w:pPr>
        <w:pStyle w:val="B1"/>
      </w:pPr>
      <w:r>
        <w:t>-</w:t>
      </w:r>
      <w:r>
        <w:tab/>
        <w:t xml:space="preserve">If the </w:t>
      </w:r>
      <w:del w:id="153" w:author="vivo2" w:date="2023-04-06T13:54:00Z">
        <w:r w:rsidDel="0052612C">
          <w:delText>TSC Assistance Container</w:delText>
        </w:r>
      </w:del>
      <w:ins w:id="154" w:author="vivo2" w:date="2023-04-06T13:54:00Z">
        <w:r w:rsidR="0052612C">
          <w:t>Traffic Assistance Container</w:t>
        </w:r>
      </w:ins>
      <w:r>
        <w:t xml:space="preserve"> contains a Capability for BAT adaptation, the SMF sets the Capability for BAT adaptation in the TSCAI. When the SMF determines that the TSCAI contains the Capability for BAT adaptation without a BAT, the SMF enables notification control for the QoS Flow </w:t>
      </w:r>
      <w:proofErr w:type="gramStart"/>
      <w:r>
        <w:t>in order to</w:t>
      </w:r>
      <w:proofErr w:type="gramEnd"/>
      <w:r>
        <w:t xml:space="preserve"> receive the BAT offset along with the "GFBR can no longer be guaranteed" notification described in clause 5.7.2.4.</w:t>
      </w:r>
    </w:p>
    <w:p w14:paraId="0620033F" w14:textId="0266BCDB" w:rsidR="00B7419C" w:rsidRDefault="00B7419C" w:rsidP="00B7419C">
      <w:pPr>
        <w:pStyle w:val="B1"/>
      </w:pPr>
      <w:r>
        <w:t>-</w:t>
      </w:r>
      <w:r>
        <w:tab/>
        <w:t xml:space="preserve">If the </w:t>
      </w:r>
      <w:del w:id="155" w:author="vivo2" w:date="2023-04-06T13:54:00Z">
        <w:r w:rsidDel="0052612C">
          <w:delText>TSC Assistance Container</w:delText>
        </w:r>
      </w:del>
      <w:ins w:id="156" w:author="vivo2" w:date="2023-04-06T13:54:00Z">
        <w:r w:rsidR="0052612C">
          <w:t>Traffic Assistance Container</w:t>
        </w:r>
      </w:ins>
      <w:r>
        <w:t xml:space="preserve"> contains a Periodicity Range, the SMF sets and corrects the Periodicity Range in the same way it is described for the correction of the Periodicity above.</w:t>
      </w:r>
    </w:p>
    <w:p w14:paraId="15294C86" w14:textId="3A67D588" w:rsidR="00B7419C" w:rsidRPr="001B7C50" w:rsidRDefault="00B7419C" w:rsidP="00B7419C">
      <w:r w:rsidRPr="001B7C50">
        <w:t xml:space="preserve">Depending on whether the Time Domain is provided in the </w:t>
      </w:r>
      <w:del w:id="157" w:author="vivo2" w:date="2023-04-06T13:54:00Z">
        <w:r w:rsidRPr="001B7C50" w:rsidDel="0052612C">
          <w:delText>TSC Assistance container</w:delText>
        </w:r>
      </w:del>
      <w:ins w:id="158" w:author="vivo2" w:date="2023-04-06T13:54:00Z">
        <w:r w:rsidR="0052612C">
          <w:t>Traffic Assistance Container</w:t>
        </w:r>
      </w:ins>
      <w:r w:rsidRPr="001B7C50">
        <w:t>, SMF may perform the following:</w:t>
      </w:r>
    </w:p>
    <w:p w14:paraId="6C6972D7" w14:textId="77777777" w:rsidR="00B7419C" w:rsidRPr="001B7C50" w:rsidRDefault="00B7419C" w:rsidP="00B7419C">
      <w:pPr>
        <w:pStyle w:val="B1"/>
      </w:pPr>
      <w:r w:rsidRPr="001B7C50">
        <w:t>-</w:t>
      </w:r>
      <w:r w:rsidRPr="001B7C50">
        <w:tab/>
        <w:t>the SMF provisions the UPF/NW-TT to report the clock drifting between 5G clock and the external GM clock for the (g)PTP time domain number that is configured to the NW-TT.</w:t>
      </w:r>
    </w:p>
    <w:p w14:paraId="24678ADB" w14:textId="77777777" w:rsidR="00B7419C" w:rsidRPr="001B7C50" w:rsidRDefault="00B7419C" w:rsidP="00B7419C">
      <w:pPr>
        <w:pStyle w:val="B1"/>
      </w:pPr>
      <w:r w:rsidRPr="001B7C50">
        <w:t>-</w:t>
      </w:r>
      <w:r w:rsidRPr="001B7C50">
        <w:tab/>
        <w:t>the SMF provisions the UPF/NW-TT to report the clock drifting between 5G clock and the external GM clock for the given Time Domain number.</w:t>
      </w:r>
    </w:p>
    <w:p w14:paraId="3346CB00" w14:textId="77777777" w:rsidR="00B7419C" w:rsidRPr="001B7C50" w:rsidRDefault="00B7419C" w:rsidP="00B7419C">
      <w:r w:rsidRPr="001B7C50">
        <w:lastRenderedPageBreak/>
        <w:t>The SMF uses the N4 Association Setup or Update procedures as described in clause 4.4.3 of TS</w:t>
      </w:r>
      <w:r>
        <w:t> </w:t>
      </w:r>
      <w:r w:rsidRPr="001B7C50">
        <w:t>23.502</w:t>
      </w:r>
      <w:r>
        <w:t> </w:t>
      </w:r>
      <w:r w:rsidRPr="001B7C50">
        <w:t>[3] to provision the UPF to report the clock drifting.</w:t>
      </w:r>
    </w:p>
    <w:p w14:paraId="3DE697DE" w14:textId="51E33A62" w:rsidR="00B7419C" w:rsidRPr="001B7C50" w:rsidRDefault="00B7419C" w:rsidP="00B7419C">
      <w:r w:rsidRPr="001B7C50">
        <w:t xml:space="preserve">If the SMF has clock drift information for a Time Domain and if the Time Domain matches with the Time Domain in the </w:t>
      </w:r>
      <w:del w:id="159" w:author="vivo2" w:date="2023-04-06T13:54:00Z">
        <w:r w:rsidRPr="001B7C50" w:rsidDel="0052612C">
          <w:delText>TSC Assistance Container</w:delText>
        </w:r>
      </w:del>
      <w:ins w:id="160" w:author="vivo2" w:date="2023-04-06T13:54:00Z">
        <w:r w:rsidR="0052612C">
          <w:t>Traffic Assistance Container</w:t>
        </w:r>
      </w:ins>
      <w:r w:rsidRPr="001B7C50">
        <w:t xml:space="preserve"> (i.e. clock drift between 5G timing and AF supplied Time Domain determined based on UPF reporting), or Time Domain information is not provided in the </w:t>
      </w:r>
      <w:del w:id="161" w:author="vivo2" w:date="2023-04-06T13:54:00Z">
        <w:r w:rsidRPr="001B7C50" w:rsidDel="0052612C">
          <w:delText>TSC Assistance Container</w:delText>
        </w:r>
      </w:del>
      <w:ins w:id="162" w:author="vivo2" w:date="2023-04-06T13:54:00Z">
        <w:r w:rsidR="0052612C">
          <w:t>Traffic Assistance Container</w:t>
        </w:r>
      </w:ins>
      <w:r w:rsidRPr="001B7C50">
        <w:t>, then the SMF may adjust the TSCAI information so that it reflects the 5GS Clock as described in clause 5.27.2.1.</w:t>
      </w:r>
    </w:p>
    <w:p w14:paraId="525CE375" w14:textId="5DF40C9E" w:rsidR="00B7419C" w:rsidRPr="001B7C50" w:rsidRDefault="00B7419C" w:rsidP="00B7419C">
      <w:r w:rsidRPr="001B7C50">
        <w:t xml:space="preserve">If the SMF does not have synchronization information for a requested Time Domain in the </w:t>
      </w:r>
      <w:del w:id="163" w:author="vivo2" w:date="2023-04-06T13:54:00Z">
        <w:r w:rsidRPr="001B7C50" w:rsidDel="0052612C">
          <w:delText>TSC Assistance Container</w:delText>
        </w:r>
      </w:del>
      <w:ins w:id="164" w:author="vivo2" w:date="2023-04-06T13:54:00Z">
        <w:r w:rsidR="0052612C">
          <w:t>Traffic Assistance Container</w:t>
        </w:r>
      </w:ins>
      <w:r w:rsidRPr="001B7C50">
        <w:t xml:space="preserve">, or the Time Domain in the </w:t>
      </w:r>
      <w:del w:id="165" w:author="vivo2" w:date="2023-04-06T13:54:00Z">
        <w:r w:rsidRPr="001B7C50" w:rsidDel="0052612C">
          <w:delText>TSC Assistance Container</w:delText>
        </w:r>
      </w:del>
      <w:ins w:id="166" w:author="vivo2" w:date="2023-04-06T13:54:00Z">
        <w:r w:rsidR="0052612C">
          <w:t>Traffic Assistance Container</w:t>
        </w:r>
      </w:ins>
      <w:r w:rsidRPr="001B7C50">
        <w:t xml:space="preserve"> is set to a value = "5GS", then the TSCAI information will be used without adjustment.</w:t>
      </w:r>
    </w:p>
    <w:p w14:paraId="508EE81A" w14:textId="77777777" w:rsidR="00B7419C" w:rsidRPr="001B7C50" w:rsidRDefault="00B7419C" w:rsidP="00B7419C">
      <w:r w:rsidRPr="001B7C50">
        <w:t>In the case of drift between external GM clock and 5G clock, the UPF updates the offset to SMF using the N4 Report Procedure as defined in clause 4.4.3.4 of TS</w:t>
      </w:r>
      <w:r>
        <w:t> </w:t>
      </w:r>
      <w:r w:rsidRPr="001B7C50">
        <w:t>23.502</w:t>
      </w:r>
      <w:r>
        <w:t> </w:t>
      </w:r>
      <w:r w:rsidRPr="001B7C50">
        <w:t xml:space="preserve">[3].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 xml:space="preserve">[3] </w:t>
      </w:r>
      <w:proofErr w:type="gramStart"/>
      <w:r w:rsidRPr="001B7C50">
        <w:t>in order to</w:t>
      </w:r>
      <w:proofErr w:type="gramEnd"/>
      <w:r w:rsidRPr="001B7C50">
        <w:t xml:space="preserve"> update the TSCAI to the NG-RAN without requiring AN or N1 specific signalling exchange with the UE.</w:t>
      </w:r>
    </w:p>
    <w:p w14:paraId="156B1D2B" w14:textId="77777777" w:rsidR="00B7419C" w:rsidRPr="001B7C50" w:rsidRDefault="00B7419C" w:rsidP="00B7419C">
      <w:pPr>
        <w:pStyle w:val="NO"/>
      </w:pPr>
      <w:r w:rsidRPr="001B7C50">
        <w:t>NOTE 4:</w:t>
      </w:r>
      <w:r w:rsidRPr="001B7C50">
        <w:tab/>
      </w:r>
      <w:proofErr w:type="gramStart"/>
      <w:r w:rsidRPr="001B7C50">
        <w:t>In order to</w:t>
      </w:r>
      <w:proofErr w:type="gramEnd"/>
      <w:r w:rsidRPr="001B7C50">
        <w:t xml:space="preserve">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w:t>
      </w:r>
      <w:r>
        <w:t> </w:t>
      </w:r>
      <w:r w:rsidRPr="001B7C50">
        <w:t>23.502</w:t>
      </w:r>
      <w:r>
        <w:t> </w:t>
      </w:r>
      <w:r w:rsidRPr="001B7C50">
        <w:t>[3].</w:t>
      </w:r>
    </w:p>
    <w:p w14:paraId="45BBA96A" w14:textId="4B5F1F2C" w:rsidR="00B7419C" w:rsidRPr="00B7419C" w:rsidRDefault="00B7419C" w:rsidP="0021294D"/>
    <w:p w14:paraId="2FF2C0ED" w14:textId="77777777" w:rsidR="006A2B53" w:rsidRPr="001B7C50" w:rsidRDefault="006A2B53" w:rsidP="006A2B53">
      <w:pPr>
        <w:pStyle w:val="3"/>
      </w:pPr>
      <w:bookmarkStart w:id="167" w:name="_Toc131516845"/>
      <w:r w:rsidRPr="001B7C50">
        <w:t>5.27.3</w:t>
      </w:r>
      <w:r w:rsidRPr="001B7C50">
        <w:tab/>
        <w:t>Support for TSC QoS Flows</w:t>
      </w:r>
      <w:bookmarkEnd w:id="167"/>
    </w:p>
    <w:p w14:paraId="0EE01ADE" w14:textId="2ED56DF7" w:rsidR="006A2B53" w:rsidRPr="001B7C50" w:rsidRDefault="006A2B53" w:rsidP="006A2B53">
      <w:r w:rsidRPr="001B7C50">
        <w:t xml:space="preserve">TSC QoS Flows use a Delay-critical GBR resource type and </w:t>
      </w:r>
      <w:del w:id="168" w:author="vivo2" w:date="2023-04-06T14:15:00Z">
        <w:r w:rsidRPr="001B7C50" w:rsidDel="006A2B53">
          <w:delText xml:space="preserve">TSC </w:delText>
        </w:r>
      </w:del>
      <w:ins w:id="169" w:author="vivo2" w:date="2023-04-06T14:15:00Z">
        <w:r>
          <w:t>Traffic</w:t>
        </w:r>
        <w:r w:rsidRPr="001B7C50">
          <w:t xml:space="preserve"> </w:t>
        </w:r>
      </w:ins>
      <w:r w:rsidRPr="001B7C50">
        <w:t>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46737729" w14:textId="77777777" w:rsidR="006A2B53" w:rsidRPr="001B7C50" w:rsidRDefault="006A2B53" w:rsidP="006A2B53">
      <w:r w:rsidRPr="001B7C50">
        <w:t>The following is applicable for the QoS profile defined for TSC QoS Flows:</w:t>
      </w:r>
    </w:p>
    <w:p w14:paraId="56AF48CB" w14:textId="77777777" w:rsidR="006A2B53" w:rsidRPr="001B7C50" w:rsidRDefault="006A2B53" w:rsidP="006A2B53">
      <w:pPr>
        <w:pStyle w:val="B1"/>
      </w:pPr>
      <w:r w:rsidRPr="001B7C50">
        <w:t>1.</w:t>
      </w:r>
      <w:r w:rsidRPr="001B7C50">
        <w:tab/>
        <w:t>The TSC Burst Size may be used to set the MDBV as follows:</w:t>
      </w:r>
    </w:p>
    <w:p w14:paraId="1D8878FA" w14:textId="77777777" w:rsidR="006A2B53" w:rsidRPr="001B7C50" w:rsidRDefault="006A2B53" w:rsidP="006A2B53">
      <w:pPr>
        <w:pStyle w:val="B2"/>
      </w:pPr>
      <w:r w:rsidRPr="001B7C50">
        <w:tab/>
        <w:t xml:space="preserve">The maximum TSC Burst Size is considered as the largest amount of data within </w:t>
      </w:r>
      <w:proofErr w:type="gramStart"/>
      <w:r w:rsidRPr="001B7C50">
        <w:t>a time period</w:t>
      </w:r>
      <w:proofErr w:type="gramEnd"/>
      <w:r w:rsidRPr="001B7C50">
        <w:t xml:space="preserve"> that is equal to the value of 5G-AN PDB of the 5QI. The maximum value of TSC Burst Size should be mapped to a 5QI with MDBV that is equal or higher. 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t>
      </w:r>
    </w:p>
    <w:p w14:paraId="1795D182" w14:textId="77777777" w:rsidR="006A2B53" w:rsidRPr="001B7C50" w:rsidRDefault="006A2B53" w:rsidP="006A2B53">
      <w:pPr>
        <w:pStyle w:val="B1"/>
      </w:pPr>
      <w:r w:rsidRPr="001B7C50">
        <w:t>2.</w:t>
      </w:r>
      <w:r w:rsidRPr="001B7C50">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69933507" w14:textId="77777777" w:rsidR="006A2B53" w:rsidRPr="001B7C50" w:rsidRDefault="006A2B53" w:rsidP="006A2B53">
      <w:pPr>
        <w:pStyle w:val="B1"/>
      </w:pPr>
      <w:r w:rsidRPr="001B7C50">
        <w:t>3.</w:t>
      </w:r>
      <w:r w:rsidRPr="001B7C50">
        <w:tab/>
        <w:t>When integration with IEEE TSN applies, the Maximum Flow Bitrate calculated by the TSN AF as per Annex I.1 may be used to set GBR. In this case, MBR is set equal to GBR.</w:t>
      </w:r>
    </w:p>
    <w:p w14:paraId="4F662E5A" w14:textId="77777777" w:rsidR="006A2B53" w:rsidRPr="001B7C50" w:rsidRDefault="006A2B53" w:rsidP="006A2B53">
      <w:pPr>
        <w:pStyle w:val="B1"/>
      </w:pPr>
      <w:r w:rsidRPr="001B7C50">
        <w:t>4.</w:t>
      </w:r>
      <w:r w:rsidRPr="001B7C50">
        <w:tab/>
        <w:t>ARP is set to a pre-configured value.</w:t>
      </w:r>
    </w:p>
    <w:p w14:paraId="1E0D0040" w14:textId="77777777" w:rsidR="006A2B53" w:rsidRPr="001B7C50" w:rsidRDefault="006A2B53" w:rsidP="006A2B53">
      <w:pPr>
        <w:pStyle w:val="B1"/>
      </w:pPr>
      <w:r w:rsidRPr="001B7C50">
        <w:t>5.</w:t>
      </w:r>
      <w:r w:rsidRPr="001B7C50">
        <w:tab/>
        <w: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w:t>
      </w:r>
      <w:r>
        <w:t> </w:t>
      </w:r>
      <w:r w:rsidRPr="001B7C50">
        <w:t>23.502</w:t>
      </w:r>
      <w:r>
        <w:t> </w:t>
      </w:r>
      <w:r w:rsidRPr="001B7C50">
        <w:t>[3] in the case of AF requested Time Sensitive Communication.</w:t>
      </w:r>
    </w:p>
    <w:p w14:paraId="1B3BC8C2" w14:textId="5F9171EC" w:rsidR="00B7419C" w:rsidRPr="006A2B53" w:rsidRDefault="00B7419C" w:rsidP="0021294D"/>
    <w:p w14:paraId="7BCAEF70" w14:textId="7C65647C" w:rsidR="000F2903" w:rsidRDefault="000F2903" w:rsidP="000F2903">
      <w:pPr>
        <w:pStyle w:val="14"/>
        <w:rPr>
          <w:color w:val="FF0000"/>
        </w:rPr>
      </w:pPr>
      <w:r>
        <w:rPr>
          <w:color w:val="FF0000"/>
        </w:rPr>
        <w:t xml:space="preserve">* * * Next Changes * * * </w:t>
      </w:r>
    </w:p>
    <w:p w14:paraId="490EE694" w14:textId="77777777" w:rsidR="006A2B53" w:rsidRPr="001B7C50" w:rsidRDefault="006A2B53" w:rsidP="006A2B53">
      <w:pPr>
        <w:pStyle w:val="3"/>
      </w:pPr>
      <w:bookmarkStart w:id="170" w:name="_Toc131516850"/>
      <w:bookmarkStart w:id="171" w:name="_Toc20150072"/>
      <w:bookmarkStart w:id="172" w:name="_Toc27846871"/>
      <w:bookmarkStart w:id="173" w:name="_Toc36188002"/>
      <w:bookmarkStart w:id="174" w:name="_Toc45183906"/>
      <w:bookmarkStart w:id="175" w:name="_Toc47342748"/>
      <w:bookmarkStart w:id="176" w:name="_Toc51769449"/>
      <w:bookmarkStart w:id="177" w:name="_Toc131516851"/>
      <w:r w:rsidRPr="001B7C50">
        <w:lastRenderedPageBreak/>
        <w:t>5.28.1</w:t>
      </w:r>
      <w:r w:rsidRPr="001B7C50">
        <w:tab/>
        <w:t>5GS bridge management</w:t>
      </w:r>
      <w:r>
        <w:t xml:space="preserve"> for TSN</w:t>
      </w:r>
      <w:bookmarkEnd w:id="170"/>
    </w:p>
    <w:p w14:paraId="5BB08DD0" w14:textId="77777777" w:rsidR="006A2B53" w:rsidRPr="001B7C50" w:rsidRDefault="006A2B53" w:rsidP="006A2B53">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1F3D3A6F" w14:textId="77777777" w:rsidR="006A2B53" w:rsidRPr="001B7C50" w:rsidRDefault="006A2B53" w:rsidP="006A2B53">
      <w:r w:rsidRPr="001B7C50">
        <w:t>The granularity of the 5GS TSN bridge is per UPF for each network instance or DNN/S-NSSAI. The bridge ID of the 5GS TSN bridge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0AF76DF3" w14:textId="77777777" w:rsidR="006A2B53" w:rsidRPr="001B7C50" w:rsidRDefault="006A2B53" w:rsidP="006A2B53">
      <w:pPr>
        <w:pStyle w:val="NO"/>
      </w:pPr>
      <w:r w:rsidRPr="001B7C50">
        <w:t>NOTE 1:</w:t>
      </w:r>
      <w:r w:rsidRPr="001B7C50">
        <w:tab/>
        <w:t>How to realize single NW-TT entity within UPF is up to implementation.</w:t>
      </w:r>
    </w:p>
    <w:p w14:paraId="5141AA8A" w14:textId="77777777" w:rsidR="006A2B53" w:rsidRPr="001B7C50" w:rsidRDefault="006A2B53" w:rsidP="006A2B53">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5F3850DD" w14:textId="77777777" w:rsidR="006A2B53" w:rsidRPr="001B7C50" w:rsidRDefault="006A2B53" w:rsidP="006A2B53">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0E831B3C" w14:textId="77777777" w:rsidR="006A2B53" w:rsidRPr="001B7C50" w:rsidRDefault="006A2B53" w:rsidP="006A2B53">
      <w:pPr>
        <w:pStyle w:val="NO"/>
      </w:pPr>
      <w:r w:rsidRPr="001B7C50">
        <w:t>NOTE 3:</w:t>
      </w:r>
      <w:r w:rsidRPr="001B7C50">
        <w:tab/>
        <w:t>It is assumed that all PDU Sessions which connect to the same TSN network via a specific UPF are handled by the same TSN AF.</w:t>
      </w:r>
    </w:p>
    <w:bookmarkStart w:id="178" w:name="_MON_1620822863"/>
    <w:bookmarkEnd w:id="178"/>
    <w:p w14:paraId="56B88451" w14:textId="77777777" w:rsidR="006A2B53" w:rsidRPr="001B7C50" w:rsidRDefault="006A2B53" w:rsidP="006A2B53">
      <w:pPr>
        <w:pStyle w:val="TH"/>
      </w:pPr>
      <w:r w:rsidRPr="001B7C50">
        <w:object w:dxaOrig="9144" w:dyaOrig="3640" w14:anchorId="75E40E8B">
          <v:shape id="_x0000_i1026" type="#_x0000_t75" style="width:458.1pt;height:182.65pt" o:ole="">
            <v:imagedata r:id="rId21" o:title=""/>
          </v:shape>
          <o:OLEObject Type="Embed" ProgID="Word.Picture.8" ShapeID="_x0000_i1026" DrawAspect="Content" ObjectID="_1742428648" r:id="rId22"/>
        </w:object>
      </w:r>
    </w:p>
    <w:p w14:paraId="7FB9081D" w14:textId="77777777" w:rsidR="006A2B53" w:rsidRPr="001B7C50" w:rsidRDefault="006A2B53" w:rsidP="006A2B53">
      <w:pPr>
        <w:pStyle w:val="TF"/>
      </w:pPr>
      <w:r w:rsidRPr="001B7C50">
        <w:t>Figure 5.28.1-1: Per UPF based 5GS bridge</w:t>
      </w:r>
    </w:p>
    <w:p w14:paraId="787947ED" w14:textId="77777777" w:rsidR="006A2B53" w:rsidRPr="001B7C50" w:rsidRDefault="006A2B53" w:rsidP="006A2B53">
      <w:pPr>
        <w:pStyle w:val="NO"/>
      </w:pPr>
      <w:r w:rsidRPr="001B7C50">
        <w:t>NOTE 4:</w:t>
      </w:r>
      <w:r w:rsidRPr="001B7C50">
        <w:tab/>
        <w:t>If a UE establishes multiple PDU Sessions terminating in different UPFs, then the UE is represented by multiple 5GS TSN bridges.</w:t>
      </w:r>
    </w:p>
    <w:p w14:paraId="5FC957FD" w14:textId="77777777" w:rsidR="006A2B53" w:rsidRPr="001B7C50" w:rsidRDefault="006A2B53" w:rsidP="006A2B53">
      <w:proofErr w:type="gramStart"/>
      <w:r w:rsidRPr="001B7C50">
        <w:t>In order to</w:t>
      </w:r>
      <w:proofErr w:type="gramEnd"/>
      <w:r w:rsidRPr="001B7C50">
        <w:t xml:space="preserve"> support IEEE 802.1Q features related to TSN, including TSN scheduled traffic (clause 8.6.8.4 in IEEE Std 802.1Q-2018 [98]) over 5GS Bridge, the 5GS supports the following functions:</w:t>
      </w:r>
    </w:p>
    <w:p w14:paraId="4A417FB8" w14:textId="77777777" w:rsidR="006A2B53" w:rsidRPr="001B7C50" w:rsidRDefault="006A2B53" w:rsidP="006A2B53">
      <w:pPr>
        <w:pStyle w:val="B1"/>
      </w:pPr>
      <w:r w:rsidRPr="001B7C50">
        <w:t>-</w:t>
      </w:r>
      <w:r w:rsidRPr="001B7C50">
        <w:tab/>
        <w:t>Configure the bridge information in 5GS.</w:t>
      </w:r>
    </w:p>
    <w:p w14:paraId="4DCD8485" w14:textId="77777777" w:rsidR="006A2B53" w:rsidRPr="001B7C50" w:rsidRDefault="006A2B53" w:rsidP="006A2B53">
      <w:pPr>
        <w:pStyle w:val="B1"/>
      </w:pPr>
      <w:r w:rsidRPr="001B7C50">
        <w:t>-</w:t>
      </w:r>
      <w:r w:rsidRPr="001B7C50">
        <w:tab/>
        <w:t>Report the bridge information of 5GS Bridge to TSN network after PDU Session establishment.</w:t>
      </w:r>
    </w:p>
    <w:p w14:paraId="6061B184" w14:textId="77777777" w:rsidR="006A2B53" w:rsidRPr="001B7C50" w:rsidRDefault="006A2B53" w:rsidP="006A2B53">
      <w:pPr>
        <w:pStyle w:val="B1"/>
      </w:pPr>
      <w:r w:rsidRPr="001B7C50">
        <w:t>-</w:t>
      </w:r>
      <w:r w:rsidRPr="001B7C50">
        <w:tab/>
        <w:t>Receiving the configuration from TSN network as defined in clause 5.28.2.</w:t>
      </w:r>
    </w:p>
    <w:p w14:paraId="1EE3EE92" w14:textId="6C561BB0" w:rsidR="006A2B53" w:rsidRPr="001B7C50" w:rsidRDefault="006A2B53" w:rsidP="006A2B53">
      <w:pPr>
        <w:pStyle w:val="B1"/>
      </w:pPr>
      <w:r w:rsidRPr="001B7C50">
        <w:t>-</w:t>
      </w:r>
      <w:r w:rsidRPr="001B7C50">
        <w:tab/>
        <w:t xml:space="preserve">Map the configuration information obtained from TSN network into 5GS QoS information (e.g. 5QI, </w:t>
      </w:r>
      <w:del w:id="179" w:author="vivo2" w:date="2023-04-06T14:16:00Z">
        <w:r w:rsidRPr="001B7C50" w:rsidDel="006A2B53">
          <w:delText xml:space="preserve">TSC </w:delText>
        </w:r>
      </w:del>
      <w:ins w:id="180" w:author="vivo2" w:date="2023-04-06T14:16:00Z">
        <w:r>
          <w:t>Traffic</w:t>
        </w:r>
        <w:r w:rsidRPr="001B7C50">
          <w:t xml:space="preserve"> </w:t>
        </w:r>
      </w:ins>
      <w:r w:rsidRPr="001B7C50">
        <w:t>Assistance Information) of a QoS Flow in corresponding PDU Session for efficient time-aware scheduling, as defined at clause 5.28.2.</w:t>
      </w:r>
    </w:p>
    <w:p w14:paraId="294413CF" w14:textId="77777777" w:rsidR="006A2B53" w:rsidRPr="001B7C50" w:rsidRDefault="006A2B53" w:rsidP="006A2B53">
      <w:r w:rsidRPr="001B7C50">
        <w:lastRenderedPageBreak/>
        <w:t>The bridge information of 5GS Bridge is used by the TSN network to make appropriate management configuration for the 5GS Bridge. The bridge information of 5GS Bridge includes at least the following:</w:t>
      </w:r>
    </w:p>
    <w:p w14:paraId="33B8AB97" w14:textId="77777777" w:rsidR="006A2B53" w:rsidRPr="001B7C50" w:rsidRDefault="006A2B53" w:rsidP="006A2B53">
      <w:pPr>
        <w:pStyle w:val="B1"/>
      </w:pPr>
      <w:r w:rsidRPr="001B7C50">
        <w:t>-</w:t>
      </w:r>
      <w:r w:rsidRPr="001B7C50">
        <w:tab/>
        <w:t>Information for 5GS Bridge:</w:t>
      </w:r>
    </w:p>
    <w:p w14:paraId="4E9B8CF5" w14:textId="77777777" w:rsidR="006A2B53" w:rsidRPr="001B7C50" w:rsidRDefault="006A2B53" w:rsidP="006A2B53">
      <w:pPr>
        <w:pStyle w:val="B2"/>
      </w:pPr>
      <w:r w:rsidRPr="001B7C50">
        <w:t>-</w:t>
      </w:r>
      <w:r w:rsidRPr="001B7C50">
        <w:tab/>
        <w:t>Bridge ID</w:t>
      </w:r>
    </w:p>
    <w:p w14:paraId="407B6952" w14:textId="77777777" w:rsidR="006A2B53" w:rsidRPr="001B7C50" w:rsidRDefault="006A2B53" w:rsidP="006A2B53">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59845238" w14:textId="77777777" w:rsidR="006A2B53" w:rsidRPr="001B7C50" w:rsidRDefault="006A2B53" w:rsidP="006A2B53">
      <w:pPr>
        <w:pStyle w:val="B2"/>
      </w:pPr>
      <w:r w:rsidRPr="001B7C50">
        <w:t>-</w:t>
      </w:r>
      <w:r w:rsidRPr="001B7C50">
        <w:tab/>
        <w:t>Number of Ports;</w:t>
      </w:r>
    </w:p>
    <w:p w14:paraId="4453099B" w14:textId="77777777" w:rsidR="006A2B53" w:rsidRPr="001B7C50" w:rsidRDefault="006A2B53" w:rsidP="006A2B53">
      <w:pPr>
        <w:pStyle w:val="B2"/>
      </w:pPr>
      <w:r w:rsidRPr="001B7C50">
        <w:t>-</w:t>
      </w:r>
      <w:r w:rsidRPr="001B7C50">
        <w:tab/>
        <w:t>list of port numbers.</w:t>
      </w:r>
    </w:p>
    <w:p w14:paraId="40A4624A" w14:textId="77777777" w:rsidR="006A2B53" w:rsidRPr="001B7C50" w:rsidRDefault="006A2B53" w:rsidP="006A2B53">
      <w:pPr>
        <w:pStyle w:val="B1"/>
      </w:pPr>
      <w:r w:rsidRPr="001B7C50">
        <w:t>-</w:t>
      </w:r>
      <w:r w:rsidRPr="001B7C50">
        <w:tab/>
        <w:t>Capabilities of 5GS Bridge as defined in IEEE Std 802.1Qcc [95]:</w:t>
      </w:r>
    </w:p>
    <w:p w14:paraId="7D5B88B2" w14:textId="77777777" w:rsidR="006A2B53" w:rsidRPr="001B7C50" w:rsidRDefault="006A2B53" w:rsidP="006A2B53">
      <w:pPr>
        <w:pStyle w:val="B2"/>
      </w:pPr>
      <w:r w:rsidRPr="001B7C50">
        <w:t>-</w:t>
      </w:r>
      <w:r w:rsidRPr="001B7C50">
        <w:tab/>
        <w:t xml:space="preserve">5GS Bridge delay per port pair per traffic class, including 5GS Bridge delay (dependent and independent of frame size, and their maximum and minimum values: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ingress port number, egress port number and traffic class.</w:t>
      </w:r>
    </w:p>
    <w:p w14:paraId="3B98105F" w14:textId="77777777" w:rsidR="006A2B53" w:rsidRPr="001B7C50" w:rsidRDefault="006A2B53" w:rsidP="006A2B53">
      <w:pPr>
        <w:pStyle w:val="B2"/>
      </w:pPr>
      <w:r w:rsidRPr="001B7C50">
        <w:t>-</w:t>
      </w:r>
      <w:r w:rsidRPr="001B7C50">
        <w:tab/>
        <w:t>Propagation delay per port (</w:t>
      </w:r>
      <w:proofErr w:type="spellStart"/>
      <w:r w:rsidRPr="001B7C50">
        <w:t>txPropagationDelay</w:t>
      </w:r>
      <w:proofErr w:type="spellEnd"/>
      <w:r w:rsidRPr="001B7C50">
        <w:t>), including transmission propagation delay, egress port number.</w:t>
      </w:r>
    </w:p>
    <w:p w14:paraId="53B8E227" w14:textId="77777777" w:rsidR="006A2B53" w:rsidRPr="001B7C50" w:rsidRDefault="006A2B53" w:rsidP="006A2B53">
      <w:pPr>
        <w:pStyle w:val="B2"/>
      </w:pPr>
      <w:r w:rsidRPr="001B7C50">
        <w:t>-</w:t>
      </w:r>
      <w:r w:rsidRPr="001B7C50">
        <w:tab/>
        <w:t>VLAN Configuration Information.</w:t>
      </w:r>
    </w:p>
    <w:p w14:paraId="76C8E39B" w14:textId="77777777" w:rsidR="006A2B53" w:rsidRPr="001B7C50" w:rsidRDefault="006A2B53" w:rsidP="006A2B53">
      <w:pPr>
        <w:pStyle w:val="NO"/>
      </w:pPr>
      <w:r w:rsidRPr="001B7C50">
        <w:t>NOTE 5:</w:t>
      </w:r>
      <w:r w:rsidRPr="001B7C50">
        <w:tab/>
        <w:t>This Release of the specification does not support the modification of VLAN Configuration Information at the TSN AF.</w:t>
      </w:r>
    </w:p>
    <w:p w14:paraId="13D0B1AA" w14:textId="77777777" w:rsidR="006A2B53" w:rsidRPr="001B7C50" w:rsidRDefault="006A2B53" w:rsidP="006A2B53">
      <w:pPr>
        <w:pStyle w:val="B1"/>
      </w:pPr>
      <w:r w:rsidRPr="001B7C50">
        <w:t>-</w:t>
      </w:r>
      <w:r w:rsidRPr="001B7C50">
        <w:tab/>
        <w:t>Topology of 5GS Bridge as defined in IEEE Std 802.1AB [97]:</w:t>
      </w:r>
    </w:p>
    <w:p w14:paraId="483C8014" w14:textId="77777777" w:rsidR="006A2B53" w:rsidRPr="001B7C50" w:rsidRDefault="006A2B53" w:rsidP="006A2B53">
      <w:pPr>
        <w:pStyle w:val="B2"/>
      </w:pPr>
      <w:r w:rsidRPr="001B7C50">
        <w:t>-</w:t>
      </w:r>
      <w:r w:rsidRPr="001B7C50">
        <w:tab/>
        <w:t>LLDP Configuration Information.</w:t>
      </w:r>
    </w:p>
    <w:p w14:paraId="540A5761" w14:textId="77777777" w:rsidR="006A2B53" w:rsidRPr="001B7C50" w:rsidRDefault="006A2B53" w:rsidP="006A2B53">
      <w:pPr>
        <w:pStyle w:val="B2"/>
      </w:pPr>
      <w:r w:rsidRPr="001B7C50">
        <w:t>-</w:t>
      </w:r>
      <w:r w:rsidRPr="001B7C50">
        <w:tab/>
        <w:t>Chassis ID subtype and Chassis ID of the 5GS Bridge.</w:t>
      </w:r>
    </w:p>
    <w:p w14:paraId="2BC71575" w14:textId="77777777" w:rsidR="006A2B53" w:rsidRPr="001B7C50" w:rsidRDefault="006A2B53" w:rsidP="006A2B53">
      <w:pPr>
        <w:pStyle w:val="B2"/>
      </w:pPr>
      <w:r w:rsidRPr="001B7C50">
        <w:t>-</w:t>
      </w:r>
      <w:r w:rsidRPr="001B7C50">
        <w:tab/>
        <w:t xml:space="preserve">LLDP Discovery Information for each discovered </w:t>
      </w:r>
      <w:proofErr w:type="spellStart"/>
      <w:r w:rsidRPr="001B7C50">
        <w:t>neighbor</w:t>
      </w:r>
      <w:proofErr w:type="spellEnd"/>
      <w:r w:rsidRPr="001B7C50">
        <w:t xml:space="preserve"> of each NW-TT port and DS-TT port.</w:t>
      </w:r>
    </w:p>
    <w:p w14:paraId="0F8EEE97" w14:textId="77777777" w:rsidR="006A2B53" w:rsidRPr="001B7C50" w:rsidRDefault="006A2B53" w:rsidP="006A2B53">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7963DC76" w14:textId="77777777" w:rsidR="006A2B53" w:rsidRPr="001B7C50" w:rsidRDefault="006A2B53" w:rsidP="006A2B53">
      <w:pPr>
        <w:pStyle w:val="B1"/>
      </w:pPr>
      <w:r w:rsidRPr="001B7C50">
        <w:t>-</w:t>
      </w:r>
      <w:r w:rsidRPr="001B7C50">
        <w:tab/>
        <w:t xml:space="preserve">Stream Parameters as defined in clause 12.31.1 in IEEE Std 802.1Q [98], </w:t>
      </w:r>
      <w:proofErr w:type="gramStart"/>
      <w:r w:rsidRPr="001B7C50">
        <w:t>in order to</w:t>
      </w:r>
      <w:proofErr w:type="gramEnd"/>
      <w:r w:rsidRPr="001B7C50">
        <w:t xml:space="preserve"> support PSFP:</w:t>
      </w:r>
    </w:p>
    <w:p w14:paraId="070D9142" w14:textId="77777777" w:rsidR="006A2B53" w:rsidRPr="001B7C50" w:rsidRDefault="006A2B53" w:rsidP="006A2B53">
      <w:pPr>
        <w:pStyle w:val="B2"/>
      </w:pPr>
      <w:r w:rsidRPr="001B7C50">
        <w:t>-</w:t>
      </w:r>
      <w:r w:rsidRPr="001B7C50">
        <w:tab/>
      </w:r>
      <w:proofErr w:type="spellStart"/>
      <w:r w:rsidRPr="001B7C50">
        <w:t>MaxStreamFilterInstances</w:t>
      </w:r>
      <w:proofErr w:type="spellEnd"/>
      <w:r w:rsidRPr="001B7C50">
        <w:t>: The maximum number of Stream Filter instances supported by the bridge;</w:t>
      </w:r>
    </w:p>
    <w:p w14:paraId="2E8A4427" w14:textId="77777777" w:rsidR="006A2B53" w:rsidRPr="001B7C50" w:rsidRDefault="006A2B53" w:rsidP="006A2B53">
      <w:pPr>
        <w:pStyle w:val="B2"/>
      </w:pPr>
      <w:r w:rsidRPr="001B7C50">
        <w:t>-</w:t>
      </w:r>
      <w:r w:rsidRPr="001B7C50">
        <w:tab/>
      </w:r>
      <w:proofErr w:type="spellStart"/>
      <w:r w:rsidRPr="001B7C50">
        <w:t>MaxStreamGateInstances</w:t>
      </w:r>
      <w:proofErr w:type="spellEnd"/>
      <w:r w:rsidRPr="001B7C50">
        <w:t>: The maximum number of Stream Gate instances supported by the bridge;</w:t>
      </w:r>
    </w:p>
    <w:p w14:paraId="09656855" w14:textId="77777777" w:rsidR="006A2B53" w:rsidRPr="001B7C50" w:rsidRDefault="006A2B53" w:rsidP="006A2B53">
      <w:pPr>
        <w:pStyle w:val="B2"/>
      </w:pPr>
      <w:r w:rsidRPr="001B7C50">
        <w:t>-</w:t>
      </w:r>
      <w:r w:rsidRPr="001B7C50">
        <w:tab/>
      </w:r>
      <w:proofErr w:type="spellStart"/>
      <w:r w:rsidRPr="001B7C50">
        <w:t>MaxFlowMeterInstances</w:t>
      </w:r>
      <w:proofErr w:type="spellEnd"/>
      <w:r w:rsidRPr="001B7C50">
        <w:t>: The maximum number of Flow Meter instances supported by the bridge (optional);</w:t>
      </w:r>
    </w:p>
    <w:p w14:paraId="12604864" w14:textId="77777777" w:rsidR="006A2B53" w:rsidRPr="001B7C50" w:rsidRDefault="006A2B53" w:rsidP="006A2B53">
      <w:pPr>
        <w:pStyle w:val="B2"/>
      </w:pPr>
      <w:r w:rsidRPr="001B7C50">
        <w:t>-</w:t>
      </w:r>
      <w:r w:rsidRPr="001B7C50">
        <w:tab/>
      </w:r>
      <w:proofErr w:type="spellStart"/>
      <w:r w:rsidRPr="001B7C50">
        <w:t>SupportedListMax</w:t>
      </w:r>
      <w:proofErr w:type="spellEnd"/>
      <w:r w:rsidRPr="001B7C50">
        <w:t xml:space="preserve">: The maximum value supported by the bridge of the </w:t>
      </w:r>
      <w:proofErr w:type="spellStart"/>
      <w:r w:rsidRPr="001B7C50">
        <w:t>AdminControlListLength</w:t>
      </w:r>
      <w:proofErr w:type="spellEnd"/>
      <w:r w:rsidRPr="001B7C50">
        <w:t xml:space="preserve"> and </w:t>
      </w:r>
      <w:proofErr w:type="spellStart"/>
      <w:r w:rsidRPr="001B7C50">
        <w:t>OperControlListLength</w:t>
      </w:r>
      <w:proofErr w:type="spellEnd"/>
      <w:r w:rsidRPr="001B7C50">
        <w:t xml:space="preserve"> parameters.</w:t>
      </w:r>
    </w:p>
    <w:p w14:paraId="12C5F10F" w14:textId="77777777" w:rsidR="006A2B53" w:rsidRPr="001B7C50" w:rsidRDefault="006A2B53" w:rsidP="006A2B53">
      <w:r w:rsidRPr="001B7C50">
        <w:t xml:space="preserve">The following parameters: </w:t>
      </w:r>
      <w:proofErr w:type="spellStart"/>
      <w:r w:rsidRPr="001B7C50">
        <w:t>independentDelayMax</w:t>
      </w:r>
      <w:proofErr w:type="spellEnd"/>
      <w:r w:rsidRPr="001B7C50">
        <w:t xml:space="preserve"> and </w:t>
      </w:r>
      <w:proofErr w:type="spellStart"/>
      <w:r w:rsidRPr="001B7C50">
        <w:t>independentDelayMin</w:t>
      </w:r>
      <w:proofErr w:type="spellEnd"/>
      <w:r w:rsidRPr="001B7C50">
        <w:t>, how to calculate them is left to implementation and not defined in this specification.</w:t>
      </w:r>
    </w:p>
    <w:p w14:paraId="4EBD7FED" w14:textId="77777777" w:rsidR="006A2B53" w:rsidRPr="001B7C50" w:rsidRDefault="006A2B53" w:rsidP="006A2B53">
      <w:r w:rsidRPr="001B7C50">
        <w:t xml:space="preserve">DS-TT and NW-TT report </w:t>
      </w:r>
      <w:proofErr w:type="spellStart"/>
      <w:r w:rsidRPr="001B7C50">
        <w:t>txPropagationDelay</w:t>
      </w:r>
      <w:proofErr w:type="spellEnd"/>
      <w:r w:rsidRPr="001B7C50">
        <w:t xml:space="preserve"> to the TSN AF relative to the time base of the TSN GM clock (identified by the TSN time domain number received in PMIC). If the TSN AF has subscribed for notifications on </w:t>
      </w:r>
      <w:proofErr w:type="spellStart"/>
      <w:r w:rsidRPr="001B7C50">
        <w:t>txPropagationDelay</w:t>
      </w:r>
      <w:proofErr w:type="spellEnd"/>
      <w:r w:rsidRPr="001B7C50">
        <w:t xml:space="preserve"> and if the difference to the previously reported </w:t>
      </w:r>
      <w:proofErr w:type="spellStart"/>
      <w:r w:rsidRPr="001B7C50">
        <w:t>txPropagationDelay</w:t>
      </w:r>
      <w:proofErr w:type="spellEnd"/>
      <w:r w:rsidRPr="001B7C50">
        <w:t xml:space="preserve"> is larger than the </w:t>
      </w:r>
      <w:proofErr w:type="spellStart"/>
      <w:r w:rsidRPr="001B7C50">
        <w:t>txPropagationDelayDeltaThreshold</w:t>
      </w:r>
      <w:proofErr w:type="spellEnd"/>
      <w:r w:rsidRPr="001B7C50">
        <w:t xml:space="preserve"> received in PMIC, the corresponding DS-TT or NW-TT informs the TSN AF about the updated </w:t>
      </w:r>
      <w:proofErr w:type="spellStart"/>
      <w:r w:rsidRPr="001B7C50">
        <w:t>txPropagationDelay</w:t>
      </w:r>
      <w:proofErr w:type="spellEnd"/>
      <w:r w:rsidRPr="001B7C50">
        <w:t xml:space="preserve"> using PMIC signalling.</w:t>
      </w:r>
    </w:p>
    <w:p w14:paraId="56E178C5" w14:textId="77777777" w:rsidR="006A2B53" w:rsidRPr="001B7C50" w:rsidRDefault="006A2B53" w:rsidP="006A2B53">
      <w:pPr>
        <w:pStyle w:val="NO"/>
      </w:pPr>
      <w:r w:rsidRPr="001B7C50">
        <w:t>NOTE 6:</w:t>
      </w:r>
      <w:r w:rsidRPr="001B7C50">
        <w:tab/>
        <w:t xml:space="preserve">Configuration of TSN time domain number and </w:t>
      </w:r>
      <w:proofErr w:type="spellStart"/>
      <w:r w:rsidRPr="001B7C50">
        <w:t>txPropagationDelayDeltaThreshold</w:t>
      </w:r>
      <w:proofErr w:type="spellEnd"/>
      <w:r w:rsidRPr="001B7C50">
        <w:t xml:space="preserve"> via PMIC is optional for NW-TT. NW-TT can instead be pre-configured with the threshold and the single time domain that is used by the CNC for bridge configuration and reporting.</w:t>
      </w:r>
    </w:p>
    <w:p w14:paraId="22E2F6F5" w14:textId="77777777" w:rsidR="006A2B53" w:rsidRPr="001B7C50" w:rsidRDefault="006A2B53" w:rsidP="006A2B53">
      <w:r w:rsidRPr="001B7C50">
        <w:t>Bridge ID of the 5GS Bridge, port number(s) of the Ethernet port(s) in NW-TT could be preconfigured on the UPF. The UPF is selected for a PDU Session serving TSC as described in clause 6.3.3.3.</w:t>
      </w:r>
    </w:p>
    <w:p w14:paraId="7828E33A" w14:textId="77777777" w:rsidR="006A2B53" w:rsidRPr="001B7C50" w:rsidRDefault="006A2B53" w:rsidP="006A2B53">
      <w:r w:rsidRPr="001B7C50">
        <w:t>This release of the specification requires that each DS-TT port is assigned with a globally unique MAC address.</w:t>
      </w:r>
    </w:p>
    <w:p w14:paraId="53A21A2F" w14:textId="77777777" w:rsidR="006A2B53" w:rsidRPr="001B7C50" w:rsidRDefault="006A2B53" w:rsidP="006A2B53">
      <w:pPr>
        <w:pStyle w:val="NO"/>
      </w:pPr>
      <w:r w:rsidRPr="001B7C50">
        <w:lastRenderedPageBreak/>
        <w:t>NOTE 7:</w:t>
      </w:r>
      <w:r w:rsidRPr="001B7C50">
        <w:tab/>
        <w:t>The MAC address of the DS-TT port must not be used in user data traffic; it is used for identification of the PDU Session and the associated bridge port within the 3GPP system.</w:t>
      </w:r>
    </w:p>
    <w:p w14:paraId="0CD36F7E" w14:textId="77777777" w:rsidR="006A2B53" w:rsidRPr="001B7C50" w:rsidRDefault="006A2B53" w:rsidP="006A2B53">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2668F643" w14:textId="77777777" w:rsidR="006A2B53" w:rsidRPr="001B7C50" w:rsidRDefault="006A2B53" w:rsidP="006A2B53">
      <w:r w:rsidRPr="001B7C50">
        <w:t>The TSN AF is responsible to receive the bridge information of 5GS Bridge from 5GS, as well as register or update this information to the CNC.</w:t>
      </w:r>
    </w:p>
    <w:p w14:paraId="75B49506" w14:textId="77777777" w:rsidR="00B7419C" w:rsidRPr="001B7C50" w:rsidRDefault="00B7419C" w:rsidP="00B7419C">
      <w:pPr>
        <w:pStyle w:val="3"/>
      </w:pPr>
      <w:r w:rsidRPr="001B7C50">
        <w:t>5.28.2</w:t>
      </w:r>
      <w:r w:rsidRPr="001B7C50">
        <w:tab/>
        <w:t>5GS Bridge configuration</w:t>
      </w:r>
      <w:bookmarkEnd w:id="171"/>
      <w:bookmarkEnd w:id="172"/>
      <w:bookmarkEnd w:id="173"/>
      <w:bookmarkEnd w:id="174"/>
      <w:bookmarkEnd w:id="175"/>
      <w:bookmarkEnd w:id="176"/>
      <w:r>
        <w:t xml:space="preserve"> for TSN</w:t>
      </w:r>
      <w:bookmarkEnd w:id="177"/>
    </w:p>
    <w:p w14:paraId="2BC608E2" w14:textId="77777777" w:rsidR="00B7419C" w:rsidRPr="001B7C50" w:rsidRDefault="00B7419C" w:rsidP="00B7419C">
      <w:r w:rsidRPr="001B7C50">
        <w:t>The configuration information of 5GS Bridge as defined in clause 8.6.8.4 of IEEE Std 802.1Q [98], includes the following:</w:t>
      </w:r>
    </w:p>
    <w:p w14:paraId="674F89C2" w14:textId="77777777" w:rsidR="00B7419C" w:rsidRPr="001B7C50" w:rsidRDefault="00B7419C" w:rsidP="00B7419C">
      <w:pPr>
        <w:pStyle w:val="B1"/>
      </w:pPr>
      <w:r w:rsidRPr="001B7C50">
        <w:t>-</w:t>
      </w:r>
      <w:r w:rsidRPr="001B7C50">
        <w:tab/>
        <w:t>Bridge ID of 5GS Bridge.</w:t>
      </w:r>
    </w:p>
    <w:p w14:paraId="7164D880" w14:textId="77777777" w:rsidR="00B7419C" w:rsidRPr="001B7C50" w:rsidRDefault="00B7419C" w:rsidP="00B7419C">
      <w:pPr>
        <w:pStyle w:val="B1"/>
      </w:pPr>
      <w:r w:rsidRPr="001B7C50">
        <w:t>-</w:t>
      </w:r>
      <w:r w:rsidRPr="001B7C50">
        <w:tab/>
        <w:t>Configuration information of scheduled traffic on ports of DS-TT and NW-TT:</w:t>
      </w:r>
    </w:p>
    <w:p w14:paraId="44D29E76" w14:textId="77777777" w:rsidR="00B7419C" w:rsidRPr="001B7C50" w:rsidRDefault="00B7419C" w:rsidP="00B7419C">
      <w:pPr>
        <w:pStyle w:val="B2"/>
      </w:pPr>
      <w:r w:rsidRPr="001B7C50">
        <w:t>-</w:t>
      </w:r>
      <w:r w:rsidRPr="001B7C50">
        <w:tab/>
        <w:t>Egress ports of 5GS Bridge, e.g. ports on DS-TT and NW-TT;</w:t>
      </w:r>
    </w:p>
    <w:p w14:paraId="5F15E75D" w14:textId="77777777" w:rsidR="00B7419C" w:rsidRPr="001B7C50" w:rsidRDefault="00B7419C" w:rsidP="00B7419C">
      <w:pPr>
        <w:pStyle w:val="B2"/>
      </w:pPr>
      <w:r w:rsidRPr="001B7C50">
        <w:t>-</w:t>
      </w:r>
      <w:r w:rsidRPr="001B7C50">
        <w:tab/>
        <w:t>Traffic classes and their priorities.</w:t>
      </w:r>
    </w:p>
    <w:p w14:paraId="6659B419" w14:textId="77777777" w:rsidR="00B7419C" w:rsidRPr="001B7C50" w:rsidRDefault="00B7419C" w:rsidP="00B7419C">
      <w:pPr>
        <w:pStyle w:val="NO"/>
      </w:pPr>
      <w:r w:rsidRPr="001B7C50">
        <w:t>NOTE 1:</w:t>
      </w:r>
      <w:r w:rsidRPr="001B7C50">
        <w:tab/>
        <w:t xml:space="preserve">In this Release of the specification, scheduled traffic (clause 8.6.8.4 in IEEE 802.1Q-2018 [98]) is only supported with protected windows, (see clause Q.2 in IEEE 802.1Q [98]), therefore, it is enough to support </w:t>
      </w:r>
      <w:proofErr w:type="spellStart"/>
      <w:r w:rsidRPr="001B7C50">
        <w:t>AdminControlList</w:t>
      </w:r>
      <w:proofErr w:type="spellEnd"/>
      <w:r w:rsidRPr="001B7C50">
        <w:t xml:space="preserve">, </w:t>
      </w:r>
      <w:proofErr w:type="spellStart"/>
      <w:r w:rsidRPr="001B7C50">
        <w:t>AdminBaseTime</w:t>
      </w:r>
      <w:proofErr w:type="spellEnd"/>
      <w:r w:rsidRPr="001B7C50">
        <w:t xml:space="preserve">, </w:t>
      </w:r>
      <w:proofErr w:type="spellStart"/>
      <w:r w:rsidRPr="001B7C50">
        <w:t>AdminCycleTime</w:t>
      </w:r>
      <w:proofErr w:type="spellEnd"/>
      <w:r w:rsidRPr="001B7C50">
        <w:t xml:space="preserve"> and </w:t>
      </w:r>
      <w:proofErr w:type="spellStart"/>
      <w:r w:rsidRPr="001B7C50">
        <w:t>TickGranularity</w:t>
      </w:r>
      <w:proofErr w:type="spellEnd"/>
      <w:r w:rsidRPr="001B7C50">
        <w:t xml:space="preserve"> for the configuration of the 5GS.</w:t>
      </w:r>
    </w:p>
    <w:p w14:paraId="1A5F10B4" w14:textId="77777777" w:rsidR="00B7419C" w:rsidRPr="001B7C50" w:rsidRDefault="00B7419C" w:rsidP="00B7419C">
      <w:r w:rsidRPr="001B7C50">
        <w:t>The configuration information of 5GS Bridge as defined in IEEE Std 802.1Q [98], includes the following:</w:t>
      </w:r>
    </w:p>
    <w:p w14:paraId="4C109944" w14:textId="77777777" w:rsidR="00B7419C" w:rsidRPr="001B7C50" w:rsidRDefault="00B7419C" w:rsidP="00B7419C">
      <w:pPr>
        <w:pStyle w:val="B1"/>
      </w:pPr>
      <w:r w:rsidRPr="001B7C50">
        <w:t>-</w:t>
      </w:r>
      <w:r w:rsidRPr="001B7C50">
        <w:tab/>
        <w:t>Chassis ID of 5GS Bridge;</w:t>
      </w:r>
    </w:p>
    <w:p w14:paraId="33D4914F" w14:textId="77777777" w:rsidR="00B7419C" w:rsidRPr="001B7C50" w:rsidRDefault="00B7419C" w:rsidP="00B7419C">
      <w:pPr>
        <w:pStyle w:val="B1"/>
      </w:pPr>
      <w:r w:rsidRPr="001B7C50">
        <w:t>-</w:t>
      </w:r>
      <w:r w:rsidRPr="001B7C50">
        <w:tab/>
        <w:t>Traffic forwarding information as defined in clause 8.8.1 of IEEE Std 802.1Q [98]:</w:t>
      </w:r>
    </w:p>
    <w:p w14:paraId="7CD741BD" w14:textId="77777777" w:rsidR="00B7419C" w:rsidRPr="001B7C50" w:rsidRDefault="00B7419C" w:rsidP="00B7419C">
      <w:pPr>
        <w:pStyle w:val="B2"/>
      </w:pPr>
      <w:r w:rsidRPr="001B7C50">
        <w:t>-</w:t>
      </w:r>
      <w:r w:rsidRPr="001B7C50">
        <w:tab/>
        <w:t>Destination MAC address and VLAN ID of TSN stream;</w:t>
      </w:r>
    </w:p>
    <w:p w14:paraId="6901D8C8" w14:textId="77777777" w:rsidR="00B7419C" w:rsidRPr="001B7C50" w:rsidRDefault="00B7419C" w:rsidP="00B7419C">
      <w:pPr>
        <w:pStyle w:val="B2"/>
      </w:pPr>
      <w:r w:rsidRPr="001B7C50">
        <w:t>-</w:t>
      </w:r>
      <w:r w:rsidRPr="001B7C50">
        <w:tab/>
        <w:t>Port number in the Port MAP as defined in clause 8.8.1 of IEEE Std 802.1Q [98].</w:t>
      </w:r>
    </w:p>
    <w:p w14:paraId="06E66ADE" w14:textId="77777777" w:rsidR="00B7419C" w:rsidRPr="001B7C50" w:rsidRDefault="00B7419C" w:rsidP="00B7419C">
      <w:pPr>
        <w:pStyle w:val="B1"/>
      </w:pPr>
      <w:r w:rsidRPr="001B7C50">
        <w:t>-</w:t>
      </w:r>
      <w:r w:rsidRPr="001B7C50">
        <w:tab/>
        <w:t>Configuration information per stream according to clause 8.6.5.1 of IEEE Std 802.1Q [98] including:</w:t>
      </w:r>
    </w:p>
    <w:p w14:paraId="509E83F0" w14:textId="77777777" w:rsidR="00B7419C" w:rsidRPr="001B7C50" w:rsidRDefault="00B7419C" w:rsidP="00B7419C">
      <w:pPr>
        <w:pStyle w:val="B2"/>
      </w:pPr>
      <w:r w:rsidRPr="001B7C50">
        <w:t>-</w:t>
      </w:r>
      <w:r w:rsidRPr="001B7C50">
        <w:tab/>
        <w:t>Stream filters.</w:t>
      </w:r>
    </w:p>
    <w:p w14:paraId="6C387E5A" w14:textId="77777777" w:rsidR="00B7419C" w:rsidRPr="001B7C50" w:rsidRDefault="00B7419C" w:rsidP="00B7419C">
      <w:pPr>
        <w:pStyle w:val="B2"/>
      </w:pPr>
      <w:r w:rsidRPr="001B7C50">
        <w:t>-</w:t>
      </w:r>
      <w:r w:rsidRPr="001B7C50">
        <w:tab/>
        <w:t>Stream gates.</w:t>
      </w:r>
    </w:p>
    <w:p w14:paraId="4E543FAD" w14:textId="77777777" w:rsidR="00B7419C" w:rsidRPr="001B7C50" w:rsidRDefault="00B7419C" w:rsidP="00B7419C">
      <w:pPr>
        <w:pStyle w:val="NO"/>
      </w:pPr>
      <w:r w:rsidRPr="001B7C50">
        <w:t>NOTE 2:</w:t>
      </w:r>
      <w:r w:rsidRPr="001B7C50">
        <w:tab/>
      </w:r>
      <w:proofErr w:type="gramStart"/>
      <w:r w:rsidRPr="001B7C50">
        <w:t>In order to</w:t>
      </w:r>
      <w:proofErr w:type="gramEnd"/>
      <w:r w:rsidRPr="001B7C50">
        <w:t xml:space="preserve"> support clause 8.6.5.1 of IEEE Std 802.1Q [98], it is required to support the Stream Identification function as specified by IEEE Std 802.1CB [83].</w:t>
      </w:r>
    </w:p>
    <w:p w14:paraId="111BA8CA" w14:textId="77777777" w:rsidR="00B7419C" w:rsidRPr="001B7C50" w:rsidRDefault="00B7419C" w:rsidP="00B7419C">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6D271829" w14:textId="77777777" w:rsidR="00B7419C" w:rsidRPr="001B7C50" w:rsidRDefault="00B7419C" w:rsidP="00B7419C">
      <w:r w:rsidRPr="001B7C50">
        <w:t>Two models are supported to configure 5GS QoS for TSN traffic:</w:t>
      </w:r>
    </w:p>
    <w:p w14:paraId="0FD6C160" w14:textId="77777777" w:rsidR="00B7419C" w:rsidRPr="001B7C50" w:rsidRDefault="00B7419C" w:rsidP="00B7419C">
      <w:pPr>
        <w:pStyle w:val="B1"/>
      </w:pPr>
      <w:r w:rsidRPr="001B7C50">
        <w:t>-</w:t>
      </w:r>
      <w:r w:rsidRPr="001B7C50">
        <w:tab/>
        <w:t>Based on the assumption that PSFP information is always provided by CNC: In this case the QoS Flows are setup based on the PSFP information provided by CNC;</w:t>
      </w:r>
    </w:p>
    <w:p w14:paraId="3CC549AE" w14:textId="77777777" w:rsidR="00B7419C" w:rsidRPr="001B7C50" w:rsidRDefault="00B7419C" w:rsidP="00B7419C">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77A86ED3" w14:textId="77777777" w:rsidR="00B7419C" w:rsidRPr="001B7C50" w:rsidRDefault="00B7419C" w:rsidP="00B7419C">
      <w:pPr>
        <w:pStyle w:val="B1"/>
      </w:pPr>
      <w:r w:rsidRPr="001B7C50">
        <w:t>-</w:t>
      </w:r>
      <w:r w:rsidRPr="001B7C50">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13B093F5" w14:textId="77777777" w:rsidR="00B7419C" w:rsidRPr="001B7C50" w:rsidRDefault="00B7419C" w:rsidP="00B7419C">
      <w:r w:rsidRPr="001B7C50">
        <w:lastRenderedPageBreak/>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7828E8DB" w14:textId="77777777" w:rsidR="00B7419C" w:rsidRPr="001B7C50" w:rsidRDefault="00B7419C" w:rsidP="00B7419C">
      <w:r w:rsidRPr="001B7C50">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547A0501" w14:textId="77777777" w:rsidR="00B7419C" w:rsidRPr="001B7C50" w:rsidRDefault="00B7419C" w:rsidP="00B7419C">
      <w:r w:rsidRPr="001B7C50">
        <w:t xml:space="preserve">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clause 5.8.2.13 or clause 5.8.2.5.3 </w:t>
      </w:r>
      <w:proofErr w:type="gramStart"/>
      <w:r w:rsidRPr="001B7C50">
        <w:t>in order to</w:t>
      </w:r>
      <w:proofErr w:type="gramEnd"/>
      <w:r w:rsidRPr="001B7C50">
        <w:t xml:space="preserve"> enable UPF locally forward uplink stream from one PDU session as downlink stream in another PDU session.</w:t>
      </w:r>
    </w:p>
    <w:p w14:paraId="681EE37C" w14:textId="4B3A11AC" w:rsidR="00B7419C" w:rsidRPr="001B7C50" w:rsidRDefault="00B7419C" w:rsidP="00B7419C">
      <w:r w:rsidRPr="001B7C50">
        <w:t xml:space="preserve">When CNC configures the PSFP information to the TSN AF, TSN AF determines the </w:t>
      </w:r>
      <w:del w:id="181" w:author="vivo2" w:date="2023-04-06T13:54:00Z">
        <w:r w:rsidRPr="001B7C50" w:rsidDel="0052612C">
          <w:delText>TSC Assistance Container</w:delText>
        </w:r>
      </w:del>
      <w:ins w:id="182" w:author="vivo2" w:date="2023-04-06T13:54:00Z">
        <w:r w:rsidR="0052612C">
          <w:t>Traffic Assistance Container</w:t>
        </w:r>
      </w:ins>
      <w:r w:rsidRPr="001B7C50">
        <w:t xml:space="preserve"> as described in clause 5.27.2. The TSN AF associates the TSN QoS information and </w:t>
      </w:r>
      <w:del w:id="183" w:author="vivo2" w:date="2023-04-06T13:54:00Z">
        <w:r w:rsidRPr="001B7C50" w:rsidDel="0052612C">
          <w:delText>TSC Assistance Container</w:delText>
        </w:r>
      </w:del>
      <w:ins w:id="184" w:author="vivo2" w:date="2023-04-06T13:54:00Z">
        <w:r w:rsidR="0052612C">
          <w:t>Traffic Assistance Container</w:t>
        </w:r>
      </w:ins>
      <w:r w:rsidRPr="001B7C50">
        <w:t xml:space="preserve"> (if available) with the corresponding service data flow description and provides to the PCF and the SMF as defined in clause 6.1.3.23 of TS</w:t>
      </w:r>
      <w:r>
        <w:t> </w:t>
      </w:r>
      <w:r w:rsidRPr="001B7C50">
        <w:t>23.503</w:t>
      </w:r>
      <w:r>
        <w:t> </w:t>
      </w:r>
      <w:r w:rsidRPr="001B7C50">
        <w:t>[45].</w:t>
      </w:r>
    </w:p>
    <w:p w14:paraId="0409EA03" w14:textId="77777777" w:rsidR="00B7419C" w:rsidRPr="001B7C50" w:rsidRDefault="00B7419C" w:rsidP="00B7419C">
      <w:pPr>
        <w:pStyle w:val="NO"/>
      </w:pPr>
      <w:r w:rsidRPr="001B7C50">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0B632007" w14:textId="77777777" w:rsidR="00B7419C" w:rsidRPr="001B7C50" w:rsidRDefault="00B7419C" w:rsidP="00B7419C">
      <w:r w:rsidRPr="001B7C50">
        <w:t>If TSN AF provides PSFP and/or scheduled traffic information to DS-TT and NW-TT then DS-TT and NW-TT execute on this information relative to the time base of the TSN GM clock (identified by the TSN time domain number received in PMIC).</w:t>
      </w:r>
    </w:p>
    <w:p w14:paraId="74D06316" w14:textId="77777777" w:rsidR="00B7419C" w:rsidRPr="001B7C50" w:rsidRDefault="00B7419C" w:rsidP="00B7419C">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033813EE" w14:textId="2642BCD9" w:rsidR="00080F13" w:rsidRPr="00B7419C" w:rsidRDefault="00080F13" w:rsidP="0021294D"/>
    <w:p w14:paraId="6953AA5F" w14:textId="70B8B025" w:rsidR="00B7419C" w:rsidRDefault="00B7419C" w:rsidP="0021294D"/>
    <w:p w14:paraId="7382D795" w14:textId="77777777" w:rsidR="00B7419C" w:rsidRDefault="00B7419C" w:rsidP="00B7419C">
      <w:pPr>
        <w:pStyle w:val="14"/>
        <w:rPr>
          <w:color w:val="FF0000"/>
        </w:rPr>
      </w:pPr>
      <w:r>
        <w:rPr>
          <w:color w:val="FF0000"/>
        </w:rPr>
        <w:t xml:space="preserve">* * * Next Changes * * * </w:t>
      </w:r>
    </w:p>
    <w:p w14:paraId="6C60B3D0" w14:textId="77777777" w:rsidR="0014094B" w:rsidRDefault="0014094B" w:rsidP="0014094B">
      <w:pPr>
        <w:pStyle w:val="4"/>
      </w:pPr>
      <w:bookmarkStart w:id="185" w:name="_Toc131517031"/>
      <w:bookmarkStart w:id="186" w:name="_Hlk130904384"/>
      <w:bookmarkStart w:id="187" w:name="_Hlk131683774"/>
      <w:bookmarkStart w:id="188" w:name="_Toc131517082"/>
      <w:r>
        <w:t>5.37.8.2</w:t>
      </w:r>
      <w:r>
        <w:tab/>
        <w:t>Periodicity and N6 Jitter Information associated with Periodicity</w:t>
      </w:r>
      <w:bookmarkEnd w:id="185"/>
    </w:p>
    <w:bookmarkEnd w:id="186"/>
    <w:p w14:paraId="54DF2294" w14:textId="77777777" w:rsidR="0014094B" w:rsidRDefault="0014094B" w:rsidP="0014094B">
      <w:r>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p>
    <w:p w14:paraId="0F3E76E3" w14:textId="182C4884" w:rsidR="0014094B" w:rsidDel="0014094B" w:rsidRDefault="0014094B" w:rsidP="0014094B">
      <w:pPr>
        <w:pStyle w:val="EditorsNote"/>
        <w:rPr>
          <w:del w:id="189" w:author="vivo2" w:date="2023-04-06T14:27:00Z"/>
        </w:rPr>
      </w:pPr>
      <w:del w:id="190" w:author="vivo2" w:date="2023-04-06T14:27:00Z">
        <w:r w:rsidDel="0014094B">
          <w:delText>Editor's note:</w:delText>
        </w:r>
        <w:r w:rsidDel="0014094B">
          <w:tab/>
          <w:delText>The method used to provide the Periodicity information to SMF is FFS.</w:delText>
        </w:r>
      </w:del>
    </w:p>
    <w:p w14:paraId="6A63A440" w14:textId="77777777" w:rsidR="0014094B" w:rsidRDefault="0014094B" w:rsidP="0014094B">
      <w:r>
        <w:t>The PCF should send the Periodicity information received from the AF and includes an indication for SMF to request UPF to perform jitter measurements within PCC Rules, in accordance with the operator's local policies.</w:t>
      </w:r>
    </w:p>
    <w:p w14:paraId="0BA11786" w14:textId="77777777" w:rsidR="0014094B" w:rsidRDefault="0014094B" w:rsidP="0014094B">
      <w:r>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3E103537" w14:textId="77777777" w:rsidR="0014094B" w:rsidRDefault="0014094B" w:rsidP="0014094B">
      <w:pPr>
        <w:pStyle w:val="NO"/>
      </w:pPr>
      <w:r>
        <w:t>NOTE 1:</w:t>
      </w:r>
      <w:r>
        <w:tab/>
        <w:t>How the UPF derives the N6 jitter is implementation dependent.</w:t>
      </w:r>
    </w:p>
    <w:p w14:paraId="0ED6480A" w14:textId="77777777" w:rsidR="0014094B" w:rsidRDefault="0014094B" w:rsidP="0014094B">
      <w:pPr>
        <w:pStyle w:val="NO"/>
      </w:pPr>
      <w:r>
        <w:t>NOTE 2:</w:t>
      </w:r>
      <w:r>
        <w:tab/>
        <w:t>How the UPF derives periodicity when not provided by the AF is implementation dependent.</w:t>
      </w:r>
    </w:p>
    <w:p w14:paraId="4D965EEE" w14:textId="77777777" w:rsidR="0014094B" w:rsidRDefault="0014094B" w:rsidP="0014094B">
      <w:pPr>
        <w:pStyle w:val="EditorsNote"/>
      </w:pPr>
      <w:r>
        <w:lastRenderedPageBreak/>
        <w:t>Editor's note:</w:t>
      </w:r>
      <w:r>
        <w:tab/>
        <w:t>The method used to report the Periodicity information from the UPF to the SMF is FFS.</w:t>
      </w:r>
    </w:p>
    <w:p w14:paraId="1CC4AC40" w14:textId="77777777" w:rsidR="0014094B" w:rsidRDefault="0014094B" w:rsidP="0014094B">
      <w:r>
        <w:t>At reception of Jitter measurements from the UPF in the N4 Session Level Report, the SMF includes the Jitter information together with the associated Periodicity in the TSCAI and forwards it to the NG-RAN in an NGAP message, see clause 5.27.2.</w:t>
      </w:r>
    </w:p>
    <w:p w14:paraId="4010DA48" w14:textId="77777777" w:rsidR="0014094B" w:rsidRDefault="0014094B" w:rsidP="0014094B">
      <w:pPr>
        <w:pStyle w:val="NO"/>
      </w:pPr>
      <w:r>
        <w:t>NOTE 3:</w:t>
      </w:r>
      <w:r>
        <w:tab/>
      </w:r>
      <w:proofErr w:type="gramStart"/>
      <w:r>
        <w:t>In order to</w:t>
      </w:r>
      <w:proofErr w:type="gramEnd"/>
      <w:r>
        <w:t xml:space="preserve"> prevent frequent updates from the UPF, the UPF sends the N6 Jitter Measurement Report periodically or only when the jitter is larger than a threshold.</w:t>
      </w:r>
    </w:p>
    <w:p w14:paraId="6EEB50E9" w14:textId="77777777" w:rsidR="0014094B" w:rsidRDefault="0014094B" w:rsidP="0014094B">
      <w:pPr>
        <w:pStyle w:val="14"/>
        <w:rPr>
          <w:color w:val="FF0000"/>
        </w:rPr>
      </w:pPr>
      <w:bookmarkStart w:id="191" w:name="_Toc131517032"/>
      <w:bookmarkStart w:id="192" w:name="_Hlk130904393"/>
      <w:bookmarkEnd w:id="187"/>
      <w:r>
        <w:rPr>
          <w:color w:val="FF0000"/>
        </w:rPr>
        <w:t xml:space="preserve">* * * Next Changes * * * </w:t>
      </w:r>
    </w:p>
    <w:bookmarkEnd w:id="191"/>
    <w:bookmarkEnd w:id="192"/>
    <w:p w14:paraId="72B7DBB6" w14:textId="77777777" w:rsidR="00B7419C" w:rsidRPr="001B7C50" w:rsidRDefault="00B7419C" w:rsidP="00B7419C">
      <w:pPr>
        <w:pStyle w:val="3"/>
      </w:pPr>
      <w:r w:rsidRPr="001B7C50">
        <w:t>6.2.2</w:t>
      </w:r>
      <w:r w:rsidRPr="001B7C50">
        <w:tab/>
        <w:t>SMF</w:t>
      </w:r>
      <w:bookmarkEnd w:id="188"/>
    </w:p>
    <w:p w14:paraId="1274C1D7" w14:textId="77777777" w:rsidR="00B7419C" w:rsidRPr="001B7C50" w:rsidRDefault="00B7419C" w:rsidP="00B7419C">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243D1E2A" w14:textId="77777777" w:rsidR="00B7419C" w:rsidRPr="001B7C50" w:rsidRDefault="00B7419C" w:rsidP="00B7419C">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57BAE88E" w14:textId="77777777" w:rsidR="00B7419C" w:rsidRPr="001B7C50" w:rsidRDefault="00B7419C" w:rsidP="00B7419C">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38786B60" w14:textId="77777777" w:rsidR="00B7419C" w:rsidRPr="001B7C50" w:rsidRDefault="00B7419C" w:rsidP="00B7419C">
      <w:pPr>
        <w:pStyle w:val="B1"/>
        <w:rPr>
          <w:rFonts w:eastAsia="宋体"/>
        </w:rPr>
      </w:pPr>
      <w:r w:rsidRPr="001B7C50">
        <w:rPr>
          <w:rFonts w:eastAsia="宋体"/>
        </w:rPr>
        <w:t>-</w:t>
      </w:r>
      <w:r w:rsidRPr="001B7C50">
        <w:rPr>
          <w:rFonts w:eastAsia="宋体"/>
        </w:rPr>
        <w:tab/>
        <w:t>DHCPv4 (server and client) and DHCPv6 (server and client) functions.</w:t>
      </w:r>
    </w:p>
    <w:p w14:paraId="7EBC08E7" w14:textId="77777777" w:rsidR="00B7419C" w:rsidRPr="001B7C50" w:rsidRDefault="00B7419C" w:rsidP="00B7419C">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0EAE8D9E" w14:textId="77777777" w:rsidR="00B7419C" w:rsidRPr="001B7C50" w:rsidRDefault="00B7419C" w:rsidP="00B7419C">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597B9813" w14:textId="77777777" w:rsidR="00B7419C" w:rsidRPr="001B7C50" w:rsidRDefault="00B7419C" w:rsidP="00B7419C">
      <w:pPr>
        <w:pStyle w:val="B1"/>
        <w:rPr>
          <w:rFonts w:eastAsia="宋体"/>
        </w:rPr>
      </w:pPr>
      <w:r w:rsidRPr="001B7C50">
        <w:t>-</w:t>
      </w:r>
      <w:r w:rsidRPr="001B7C50">
        <w:tab/>
        <w:t>Configures traffic steering at UPF to route traffic to proper destination.</w:t>
      </w:r>
    </w:p>
    <w:p w14:paraId="7585FB26" w14:textId="77777777" w:rsidR="00B7419C" w:rsidRPr="001B7C50" w:rsidRDefault="00B7419C" w:rsidP="00B7419C">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3000D060" w14:textId="77777777" w:rsidR="00B7419C" w:rsidRPr="001B7C50" w:rsidRDefault="00B7419C" w:rsidP="00B7419C">
      <w:pPr>
        <w:pStyle w:val="B1"/>
        <w:rPr>
          <w:rFonts w:eastAsia="宋体"/>
        </w:rPr>
      </w:pPr>
      <w:r w:rsidRPr="001B7C50">
        <w:rPr>
          <w:rFonts w:eastAsia="宋体"/>
        </w:rPr>
        <w:t>-</w:t>
      </w:r>
      <w:r w:rsidRPr="001B7C50">
        <w:rPr>
          <w:rFonts w:eastAsia="宋体"/>
        </w:rPr>
        <w:tab/>
        <w:t>Termination of interfaces towards Policy control functions.</w:t>
      </w:r>
    </w:p>
    <w:p w14:paraId="2A46B82F" w14:textId="77777777" w:rsidR="00B7419C" w:rsidRPr="001B7C50" w:rsidRDefault="00B7419C" w:rsidP="00B7419C">
      <w:pPr>
        <w:pStyle w:val="B1"/>
        <w:rPr>
          <w:rFonts w:eastAsia="宋体"/>
        </w:rPr>
      </w:pPr>
      <w:r w:rsidRPr="001B7C50">
        <w:rPr>
          <w:rFonts w:eastAsia="宋体"/>
        </w:rPr>
        <w:t>-</w:t>
      </w:r>
      <w:r w:rsidRPr="001B7C50">
        <w:rPr>
          <w:rFonts w:eastAsia="宋体"/>
        </w:rPr>
        <w:tab/>
        <w:t>Lawful intercept (for SM events and interface to LI System).</w:t>
      </w:r>
    </w:p>
    <w:p w14:paraId="7614BD96" w14:textId="77777777" w:rsidR="00B7419C" w:rsidRPr="001B7C50" w:rsidRDefault="00B7419C" w:rsidP="00B7419C">
      <w:pPr>
        <w:pStyle w:val="B1"/>
      </w:pPr>
      <w:r w:rsidRPr="001B7C50">
        <w:t>-</w:t>
      </w:r>
      <w:r w:rsidRPr="001B7C50">
        <w:tab/>
        <w:t>Support for charging.</w:t>
      </w:r>
    </w:p>
    <w:p w14:paraId="14BA0D85" w14:textId="77777777" w:rsidR="00B7419C" w:rsidRPr="001B7C50" w:rsidRDefault="00B7419C" w:rsidP="00B7419C">
      <w:pPr>
        <w:pStyle w:val="B1"/>
        <w:rPr>
          <w:rFonts w:eastAsia="宋体"/>
        </w:rPr>
      </w:pPr>
      <w:r w:rsidRPr="001B7C50">
        <w:rPr>
          <w:rFonts w:eastAsia="宋体"/>
        </w:rPr>
        <w:t>-</w:t>
      </w:r>
      <w:r w:rsidRPr="001B7C50">
        <w:rPr>
          <w:rFonts w:eastAsia="宋体"/>
        </w:rPr>
        <w:tab/>
        <w:t>Control and coordination of charging data collection at UPF.</w:t>
      </w:r>
    </w:p>
    <w:p w14:paraId="40A55BB1" w14:textId="77777777" w:rsidR="00B7419C" w:rsidRPr="001B7C50" w:rsidRDefault="00B7419C" w:rsidP="00B7419C">
      <w:pPr>
        <w:pStyle w:val="B1"/>
        <w:rPr>
          <w:rFonts w:eastAsia="宋体"/>
        </w:rPr>
      </w:pPr>
      <w:r w:rsidRPr="001B7C50">
        <w:rPr>
          <w:rFonts w:eastAsia="宋体"/>
        </w:rPr>
        <w:t>-</w:t>
      </w:r>
      <w:r w:rsidRPr="001B7C50">
        <w:rPr>
          <w:rFonts w:eastAsia="宋体"/>
        </w:rPr>
        <w:tab/>
        <w:t>Termination of SM parts of NAS messages.</w:t>
      </w:r>
    </w:p>
    <w:p w14:paraId="22BB6DDE" w14:textId="77777777" w:rsidR="00B7419C" w:rsidRPr="001B7C50" w:rsidRDefault="00B7419C" w:rsidP="00B7419C">
      <w:pPr>
        <w:pStyle w:val="B1"/>
        <w:rPr>
          <w:rFonts w:eastAsia="宋体"/>
        </w:rPr>
      </w:pPr>
      <w:r w:rsidRPr="001B7C50">
        <w:rPr>
          <w:rFonts w:eastAsia="宋体"/>
        </w:rPr>
        <w:t>-</w:t>
      </w:r>
      <w:r w:rsidRPr="001B7C50">
        <w:rPr>
          <w:rFonts w:eastAsia="宋体"/>
        </w:rPr>
        <w:tab/>
        <w:t>Downlink Data Notification.</w:t>
      </w:r>
    </w:p>
    <w:p w14:paraId="0B72ABF4" w14:textId="77777777" w:rsidR="00B7419C" w:rsidRPr="001B7C50" w:rsidRDefault="00B7419C" w:rsidP="00B7419C">
      <w:pPr>
        <w:pStyle w:val="B1"/>
        <w:rPr>
          <w:rFonts w:eastAsia="宋体"/>
        </w:rPr>
      </w:pPr>
      <w:r w:rsidRPr="001B7C50">
        <w:rPr>
          <w:rFonts w:eastAsia="宋体"/>
        </w:rPr>
        <w:t>-</w:t>
      </w:r>
      <w:r w:rsidRPr="001B7C50">
        <w:rPr>
          <w:rFonts w:eastAsia="宋体"/>
        </w:rPr>
        <w:tab/>
        <w:t>Initiator of AN specific SM information, sent via AMF over N2 to AN.</w:t>
      </w:r>
    </w:p>
    <w:p w14:paraId="493B5BFF" w14:textId="77777777" w:rsidR="00B7419C" w:rsidRPr="001B7C50" w:rsidRDefault="00B7419C" w:rsidP="00B7419C">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54533DC" w14:textId="77777777" w:rsidR="00B7419C" w:rsidRPr="001B7C50" w:rsidRDefault="00B7419C" w:rsidP="00B7419C">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4AE339D1" w14:textId="77777777" w:rsidR="00B7419C" w:rsidRPr="001B7C50" w:rsidRDefault="00B7419C" w:rsidP="00B7419C">
      <w:pPr>
        <w:pStyle w:val="B1"/>
        <w:rPr>
          <w:rFonts w:eastAsia="宋体"/>
        </w:rPr>
      </w:pPr>
      <w:r w:rsidRPr="001B7C50">
        <w:rPr>
          <w:rFonts w:eastAsia="宋体"/>
        </w:rPr>
        <w:t>-</w:t>
      </w:r>
      <w:r w:rsidRPr="001B7C50">
        <w:rPr>
          <w:rFonts w:eastAsia="宋体"/>
        </w:rPr>
        <w:tab/>
        <w:t>Support of header compression.</w:t>
      </w:r>
    </w:p>
    <w:p w14:paraId="0A2DD7ED" w14:textId="77777777" w:rsidR="00B7419C" w:rsidRPr="001B7C50" w:rsidRDefault="00B7419C" w:rsidP="00B7419C">
      <w:pPr>
        <w:pStyle w:val="B1"/>
        <w:rPr>
          <w:rFonts w:eastAsia="宋体"/>
        </w:rPr>
      </w:pPr>
      <w:r w:rsidRPr="001B7C50">
        <w:rPr>
          <w:rFonts w:eastAsia="宋体"/>
        </w:rPr>
        <w:t>-</w:t>
      </w:r>
      <w:r w:rsidRPr="001B7C50">
        <w:rPr>
          <w:rFonts w:eastAsia="宋体"/>
        </w:rPr>
        <w:tab/>
        <w:t>Act as I-SMF in deployments where I-SMF can be inserted, removed and relocated.</w:t>
      </w:r>
    </w:p>
    <w:p w14:paraId="1BC16023" w14:textId="77777777" w:rsidR="00B7419C" w:rsidRPr="001B7C50" w:rsidRDefault="00B7419C" w:rsidP="00B7419C">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6491EBAA" w14:textId="77777777" w:rsidR="00B7419C" w:rsidRPr="001B7C50" w:rsidRDefault="00B7419C" w:rsidP="00B7419C">
      <w:pPr>
        <w:pStyle w:val="B1"/>
        <w:rPr>
          <w:rFonts w:eastAsia="宋体"/>
        </w:rPr>
      </w:pPr>
      <w:r w:rsidRPr="001B7C50">
        <w:rPr>
          <w:rFonts w:eastAsia="宋体"/>
        </w:rPr>
        <w:t>-</w:t>
      </w:r>
      <w:r w:rsidRPr="001B7C50">
        <w:rPr>
          <w:rFonts w:eastAsia="宋体"/>
        </w:rPr>
        <w:tab/>
        <w:t>Support P-CSCF discovery for IMS services.</w:t>
      </w:r>
    </w:p>
    <w:p w14:paraId="4D0AC780" w14:textId="77777777" w:rsidR="00B7419C" w:rsidRPr="001B7C50" w:rsidRDefault="00B7419C" w:rsidP="00B7419C">
      <w:pPr>
        <w:pStyle w:val="B1"/>
        <w:rPr>
          <w:rFonts w:eastAsia="宋体"/>
        </w:rPr>
      </w:pPr>
      <w:r w:rsidRPr="001B7C50">
        <w:rPr>
          <w:rFonts w:eastAsia="宋体"/>
        </w:rPr>
        <w:t>-</w:t>
      </w:r>
      <w:r w:rsidRPr="001B7C50">
        <w:rPr>
          <w:rFonts w:eastAsia="宋体"/>
        </w:rPr>
        <w:tab/>
        <w:t>Act as V-SMF with following roaming functionalities:</w:t>
      </w:r>
    </w:p>
    <w:p w14:paraId="3194652C" w14:textId="77777777" w:rsidR="00B7419C" w:rsidRPr="001B7C50" w:rsidRDefault="00B7419C" w:rsidP="00B7419C">
      <w:pPr>
        <w:pStyle w:val="B2"/>
      </w:pPr>
      <w:r w:rsidRPr="001B7C50">
        <w:rPr>
          <w:rFonts w:eastAsia="宋体"/>
          <w:lang w:eastAsia="zh-CN"/>
        </w:rPr>
        <w:lastRenderedPageBreak/>
        <w:t>-</w:t>
      </w:r>
      <w:r w:rsidRPr="001B7C50">
        <w:rPr>
          <w:rFonts w:eastAsia="宋体"/>
          <w:lang w:eastAsia="zh-CN"/>
        </w:rPr>
        <w:tab/>
      </w:r>
      <w:r w:rsidRPr="001B7C50">
        <w:t>Handle local enforcement to apply QoS SLAs (VPLMN).</w:t>
      </w:r>
    </w:p>
    <w:p w14:paraId="24FA2380" w14:textId="77777777" w:rsidR="00B7419C" w:rsidRPr="001B7C50" w:rsidRDefault="00B7419C" w:rsidP="00B7419C">
      <w:pPr>
        <w:pStyle w:val="B2"/>
      </w:pPr>
      <w:r w:rsidRPr="001B7C50">
        <w:rPr>
          <w:rFonts w:eastAsia="宋体"/>
          <w:lang w:eastAsia="zh-CN"/>
        </w:rPr>
        <w:t>-</w:t>
      </w:r>
      <w:r w:rsidRPr="001B7C50">
        <w:rPr>
          <w:rFonts w:eastAsia="宋体"/>
          <w:lang w:eastAsia="zh-CN"/>
        </w:rPr>
        <w:tab/>
      </w:r>
      <w:r w:rsidRPr="001B7C50">
        <w:t>Charging (VPLMN).</w:t>
      </w:r>
    </w:p>
    <w:p w14:paraId="2B30A929" w14:textId="77777777" w:rsidR="00B7419C" w:rsidRPr="001B7C50" w:rsidRDefault="00B7419C" w:rsidP="00B7419C">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04D66490" w14:textId="77777777" w:rsidR="00B7419C" w:rsidRPr="001B7C50" w:rsidRDefault="00B7419C" w:rsidP="00B7419C">
      <w:pPr>
        <w:pStyle w:val="B1"/>
      </w:pPr>
      <w:r w:rsidRPr="001B7C50">
        <w:t>-</w:t>
      </w:r>
      <w:r w:rsidRPr="001B7C50">
        <w:tab/>
        <w:t>Support for interaction with external DN for transport of signalling for PDU Session authentication/authorization by external DN.</w:t>
      </w:r>
    </w:p>
    <w:p w14:paraId="2FDC938C" w14:textId="77777777" w:rsidR="00B7419C" w:rsidRPr="001B7C50" w:rsidRDefault="00B7419C" w:rsidP="00B7419C">
      <w:pPr>
        <w:pStyle w:val="B1"/>
      </w:pPr>
      <w:r w:rsidRPr="001B7C50">
        <w:t>-</w:t>
      </w:r>
      <w:r w:rsidRPr="001B7C50">
        <w:tab/>
        <w:t>Instructs UPF and NG-RAN to perform redundant transmission on N3/N9 interfaces.</w:t>
      </w:r>
    </w:p>
    <w:p w14:paraId="3C153448" w14:textId="194B9EBC" w:rsidR="00B7419C" w:rsidRDefault="00B7419C" w:rsidP="00B7419C">
      <w:pPr>
        <w:pStyle w:val="B1"/>
      </w:pPr>
      <w:r>
        <w:t>-</w:t>
      </w:r>
      <w:r>
        <w:tab/>
        <w:t xml:space="preserve">Generation of the </w:t>
      </w:r>
      <w:del w:id="193" w:author="vivo2" w:date="2023-04-06T14:11:00Z">
        <w:r w:rsidDel="006A2B53">
          <w:delText xml:space="preserve">TSC </w:delText>
        </w:r>
      </w:del>
      <w:ins w:id="194" w:author="vivo2" w:date="2023-04-06T14:12:00Z">
        <w:r w:rsidR="006A2B53">
          <w:t>Traffic</w:t>
        </w:r>
      </w:ins>
      <w:ins w:id="195" w:author="vivo2" w:date="2023-04-06T14:11:00Z">
        <w:r w:rsidR="006A2B53">
          <w:t xml:space="preserve"> </w:t>
        </w:r>
      </w:ins>
      <w:r>
        <w:t xml:space="preserve">Assistance Information based on the </w:t>
      </w:r>
      <w:del w:id="196" w:author="vivo2" w:date="2023-04-06T13:54:00Z">
        <w:r w:rsidDel="0052612C">
          <w:delText>TSC Assistance Container</w:delText>
        </w:r>
      </w:del>
      <w:ins w:id="197" w:author="vivo2" w:date="2023-04-06T13:54:00Z">
        <w:r w:rsidR="0052612C">
          <w:t>Traffic Assistance Container</w:t>
        </w:r>
      </w:ins>
      <w:r>
        <w:t xml:space="preserve"> received from the PCF.</w:t>
      </w:r>
    </w:p>
    <w:p w14:paraId="14838081" w14:textId="77777777" w:rsidR="00B7419C" w:rsidRDefault="00B7419C" w:rsidP="00B7419C">
      <w:pPr>
        <w:pStyle w:val="B1"/>
      </w:pPr>
      <w:r>
        <w:t>-</w:t>
      </w:r>
      <w:r>
        <w:tab/>
        <w:t>Support for RAN feedback for BAT offset and adjusted periodicity as defined in clause 5.27.2.5.</w:t>
      </w:r>
    </w:p>
    <w:p w14:paraId="13E5A03F" w14:textId="77777777" w:rsidR="00B7419C" w:rsidRPr="001B7C50" w:rsidRDefault="00B7419C" w:rsidP="00B7419C">
      <w:pPr>
        <w:pStyle w:val="NO"/>
        <w:rPr>
          <w:iCs/>
        </w:rPr>
      </w:pPr>
      <w:r w:rsidRPr="001B7C50">
        <w:rPr>
          <w:iCs/>
        </w:rPr>
        <w:t>NOTE:</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6B413A05" w14:textId="77777777" w:rsidR="00B7419C" w:rsidRPr="001B7C50" w:rsidRDefault="00B7419C" w:rsidP="00B7419C">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405BC74E" w14:textId="77777777" w:rsidR="00B7419C" w:rsidRPr="001B7C50" w:rsidRDefault="00B7419C" w:rsidP="00B7419C">
      <w:r w:rsidRPr="001B7C50">
        <w:t>In addition to the functionality of the SMF described above, the SMF may include the following functionality to support monitoring in roaming scenarios:</w:t>
      </w:r>
    </w:p>
    <w:p w14:paraId="1BF9CDFC" w14:textId="77777777" w:rsidR="00B7419C" w:rsidRPr="001B7C50" w:rsidRDefault="00B7419C" w:rsidP="00B7419C">
      <w:pPr>
        <w:pStyle w:val="B1"/>
      </w:pPr>
      <w:r w:rsidRPr="001B7C50">
        <w:t>-</w:t>
      </w:r>
      <w:r w:rsidRPr="001B7C50">
        <w:tab/>
        <w:t>Normalization of reports according to roaming agreements between VPLMN and HPLMN; and</w:t>
      </w:r>
    </w:p>
    <w:p w14:paraId="595FFD6F" w14:textId="77777777" w:rsidR="00B7419C" w:rsidRPr="001B7C50" w:rsidRDefault="00B7419C" w:rsidP="00B7419C">
      <w:pPr>
        <w:pStyle w:val="B1"/>
      </w:pPr>
      <w:r w:rsidRPr="001B7C50">
        <w:t>-</w:t>
      </w:r>
      <w:r w:rsidRPr="001B7C50">
        <w:tab/>
        <w:t>Generation of charging information for Monitoring Event Reports that are sent to the HPLMN.</w:t>
      </w:r>
    </w:p>
    <w:p w14:paraId="528A70B4" w14:textId="77777777" w:rsidR="00B7419C" w:rsidRPr="001B7C50" w:rsidRDefault="00B7419C" w:rsidP="00B7419C">
      <w:r w:rsidRPr="001B7C50">
        <w:t>The SMF may also include following functionalities to support Edge Computing enhancements (further defined in TS</w:t>
      </w:r>
      <w:r>
        <w:t> </w:t>
      </w:r>
      <w:r w:rsidRPr="001B7C50">
        <w:t>23.548</w:t>
      </w:r>
      <w:r>
        <w:t> </w:t>
      </w:r>
      <w:r w:rsidRPr="001B7C50">
        <w:t>[130]):</w:t>
      </w:r>
    </w:p>
    <w:p w14:paraId="24127A04" w14:textId="77777777" w:rsidR="00B7419C" w:rsidRPr="001B7C50" w:rsidRDefault="00B7419C" w:rsidP="00B7419C">
      <w:pPr>
        <w:pStyle w:val="B1"/>
      </w:pPr>
      <w:r w:rsidRPr="001B7C50">
        <w:t>-</w:t>
      </w:r>
      <w:r w:rsidRPr="001B7C50">
        <w:tab/>
        <w:t>Selection of EASDF and provision of its address to the UE as the DNS Server for the PDU session;</w:t>
      </w:r>
    </w:p>
    <w:p w14:paraId="73DFB002" w14:textId="77777777" w:rsidR="00B7419C" w:rsidRPr="001B7C50" w:rsidRDefault="00B7419C" w:rsidP="00B7419C">
      <w:pPr>
        <w:pStyle w:val="B1"/>
      </w:pPr>
      <w:r w:rsidRPr="001B7C50">
        <w:t>-</w:t>
      </w:r>
      <w:r w:rsidRPr="001B7C50">
        <w:tab/>
        <w:t>Usage of EASDF services as defined in TS</w:t>
      </w:r>
      <w:r>
        <w:t> </w:t>
      </w:r>
      <w:r w:rsidRPr="001B7C50">
        <w:t>23.548</w:t>
      </w:r>
      <w:r>
        <w:t> </w:t>
      </w:r>
      <w:r w:rsidRPr="001B7C50">
        <w:t>[130];</w:t>
      </w:r>
    </w:p>
    <w:p w14:paraId="677044A5" w14:textId="77777777" w:rsidR="00B7419C" w:rsidRPr="001B7C50" w:rsidRDefault="00B7419C" w:rsidP="00B7419C">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59065AF6" w14:textId="77777777" w:rsidR="00B7419C" w:rsidRPr="001B7C50" w:rsidRDefault="00B7419C" w:rsidP="00B7419C">
      <w:r w:rsidRPr="001B7C50">
        <w:t>The SMF and SMF+ PGW-C may also include following functionalities to support Network Slice Admission Control:</w:t>
      </w:r>
    </w:p>
    <w:p w14:paraId="63DC7438" w14:textId="77777777" w:rsidR="00B7419C" w:rsidRPr="001B7C50" w:rsidRDefault="00B7419C" w:rsidP="00B7419C">
      <w:pPr>
        <w:pStyle w:val="B1"/>
      </w:pPr>
      <w:r w:rsidRPr="001B7C50">
        <w:t>-</w:t>
      </w:r>
      <w:r w:rsidRPr="001B7C50">
        <w:tab/>
        <w:t>Support of NSAC for maximum number of PDU sessions as defined in clauses 5.15.11.2, 5.15.11.3 and 5.15.11.5.</w:t>
      </w:r>
    </w:p>
    <w:p w14:paraId="1B6374EB" w14:textId="77777777" w:rsidR="00B7419C" w:rsidRPr="001B7C50" w:rsidRDefault="00B7419C" w:rsidP="00B7419C">
      <w:pPr>
        <w:pStyle w:val="B1"/>
      </w:pPr>
      <w:r w:rsidRPr="001B7C50">
        <w:t>-</w:t>
      </w:r>
      <w:r w:rsidRPr="001B7C50">
        <w:tab/>
        <w:t>Support of NSAC for maximum number of UEs as defined in clauses 5.15.11.3 and 5.15.11.5.</w:t>
      </w:r>
    </w:p>
    <w:p w14:paraId="5189166A" w14:textId="77777777" w:rsidR="00B7419C" w:rsidRPr="001B7C50" w:rsidRDefault="00B7419C" w:rsidP="00B7419C">
      <w:pPr>
        <w:pStyle w:val="B1"/>
      </w:pPr>
      <w:r>
        <w:t>-</w:t>
      </w:r>
      <w:r>
        <w:tab/>
        <w:t>Support of PDU Set based QoS handling as described in clause 5.37.5.</w:t>
      </w:r>
    </w:p>
    <w:p w14:paraId="132DBF72" w14:textId="77777777" w:rsidR="00B7419C" w:rsidRDefault="00B7419C" w:rsidP="00B7419C">
      <w:r>
        <w:t>The SMF may also include following functionalities:</w:t>
      </w:r>
    </w:p>
    <w:p w14:paraId="5D163135" w14:textId="77777777" w:rsidR="00B7419C" w:rsidRDefault="00B7419C" w:rsidP="00B7419C">
      <w:pPr>
        <w:pStyle w:val="B1"/>
      </w:pPr>
      <w:r>
        <w:t>-</w:t>
      </w:r>
      <w:r>
        <w:tab/>
        <w:t>Providing per-QoS flow Non-3GPP QoS assistance information to the UE (e.g. PEGC).</w:t>
      </w:r>
    </w:p>
    <w:p w14:paraId="376AB252" w14:textId="77777777" w:rsidR="00B7419C" w:rsidRDefault="00B7419C" w:rsidP="00B7419C">
      <w:r>
        <w:t>In addition to the functionalities of the SMF described above, the SMF may also include functionalities to support Network Slice Replacement as described in clause 5.15.19.</w:t>
      </w:r>
    </w:p>
    <w:p w14:paraId="784A7BA4" w14:textId="7D955D7F" w:rsidR="00B7419C" w:rsidRPr="00B7419C" w:rsidRDefault="00B7419C" w:rsidP="0021294D"/>
    <w:p w14:paraId="6630C067" w14:textId="1C49E65E" w:rsidR="00B7419C" w:rsidRDefault="00B7419C" w:rsidP="0021294D"/>
    <w:p w14:paraId="5A176689" w14:textId="1E494A14" w:rsidR="00B7419C" w:rsidRDefault="00B7419C" w:rsidP="0021294D"/>
    <w:p w14:paraId="3B17091A" w14:textId="77777777" w:rsidR="00B7419C" w:rsidRDefault="00B7419C" w:rsidP="00B7419C">
      <w:pPr>
        <w:pStyle w:val="14"/>
        <w:rPr>
          <w:color w:val="FF0000"/>
        </w:rPr>
      </w:pPr>
      <w:r>
        <w:rPr>
          <w:color w:val="FF0000"/>
        </w:rPr>
        <w:t xml:space="preserve">* * * Next Changes * * * </w:t>
      </w:r>
    </w:p>
    <w:p w14:paraId="79EA6CD3" w14:textId="77777777" w:rsidR="00404838" w:rsidRPr="001B7C50" w:rsidRDefault="00404838" w:rsidP="00404838">
      <w:pPr>
        <w:pStyle w:val="3"/>
      </w:pPr>
      <w:bookmarkStart w:id="198" w:name="_Toc20150196"/>
      <w:bookmarkStart w:id="199" w:name="_Toc27847004"/>
      <w:bookmarkStart w:id="200" w:name="_Toc36188135"/>
      <w:bookmarkStart w:id="201" w:name="_Toc45184045"/>
      <w:bookmarkStart w:id="202" w:name="_Toc47342887"/>
      <w:bookmarkStart w:id="203" w:name="_Toc51769589"/>
      <w:bookmarkStart w:id="204" w:name="_Toc131517097"/>
      <w:bookmarkStart w:id="205" w:name="_Toc131517120"/>
      <w:r w:rsidRPr="001B7C50">
        <w:t>6.2.10</w:t>
      </w:r>
      <w:r w:rsidRPr="001B7C50">
        <w:tab/>
        <w:t>AF</w:t>
      </w:r>
      <w:bookmarkEnd w:id="198"/>
      <w:bookmarkEnd w:id="199"/>
      <w:bookmarkEnd w:id="200"/>
      <w:bookmarkEnd w:id="201"/>
      <w:bookmarkEnd w:id="202"/>
      <w:bookmarkEnd w:id="203"/>
      <w:bookmarkEnd w:id="204"/>
    </w:p>
    <w:p w14:paraId="315DC188" w14:textId="77777777" w:rsidR="00404838" w:rsidRPr="001B7C50" w:rsidRDefault="00404838" w:rsidP="00404838">
      <w:r w:rsidRPr="001B7C50">
        <w:t xml:space="preserve">The Application Function (AF) interacts with the 3GPP Core Network </w:t>
      </w:r>
      <w:proofErr w:type="gramStart"/>
      <w:r w:rsidRPr="001B7C50">
        <w:t>in order to</w:t>
      </w:r>
      <w:proofErr w:type="gramEnd"/>
      <w:r w:rsidRPr="001B7C50">
        <w:t xml:space="preserve"> provide services, for example to support the following:</w:t>
      </w:r>
    </w:p>
    <w:p w14:paraId="74D64104" w14:textId="77777777" w:rsidR="00404838" w:rsidRPr="001B7C50" w:rsidRDefault="00404838" w:rsidP="00404838">
      <w:pPr>
        <w:pStyle w:val="B1"/>
      </w:pPr>
      <w:r w:rsidRPr="001B7C50">
        <w:lastRenderedPageBreak/>
        <w:t>-</w:t>
      </w:r>
      <w:r w:rsidRPr="001B7C50">
        <w:tab/>
        <w:t>Application</w:t>
      </w:r>
      <w:r>
        <w:t xml:space="preserve"> Function</w:t>
      </w:r>
      <w:r w:rsidRPr="001B7C50">
        <w:t xml:space="preserve"> influence on traffic routing (see clause 5.6.7);</w:t>
      </w:r>
    </w:p>
    <w:p w14:paraId="5A8922A6" w14:textId="77777777" w:rsidR="00404838" w:rsidRDefault="00404838" w:rsidP="00404838">
      <w:pPr>
        <w:pStyle w:val="B1"/>
      </w:pPr>
      <w:r>
        <w:t>-</w:t>
      </w:r>
      <w:r>
        <w:tab/>
        <w:t>Application Function influence on Service Function Chaining (see clause 5.6.16);</w:t>
      </w:r>
    </w:p>
    <w:p w14:paraId="5A031F3B" w14:textId="77777777" w:rsidR="00404838" w:rsidRPr="001B7C50" w:rsidRDefault="00404838" w:rsidP="00404838">
      <w:pPr>
        <w:pStyle w:val="B1"/>
      </w:pPr>
      <w:r w:rsidRPr="001B7C50">
        <w:t>-</w:t>
      </w:r>
      <w:r w:rsidRPr="001B7C50">
        <w:tab/>
        <w:t>Accessing Network Exposure Function (see clause 5.20);</w:t>
      </w:r>
    </w:p>
    <w:p w14:paraId="44D20DF9" w14:textId="77777777" w:rsidR="00404838" w:rsidRPr="001B7C50" w:rsidRDefault="00404838" w:rsidP="00404838">
      <w:pPr>
        <w:pStyle w:val="B1"/>
      </w:pPr>
      <w:r w:rsidRPr="001B7C50">
        <w:t>-</w:t>
      </w:r>
      <w:r w:rsidRPr="001B7C50">
        <w:tab/>
        <w:t>Interacting with the Policy framework for policy control (see clause 5.14);</w:t>
      </w:r>
    </w:p>
    <w:p w14:paraId="496EE6BE" w14:textId="77777777" w:rsidR="00404838" w:rsidRPr="001B7C50" w:rsidRDefault="00404838" w:rsidP="00404838">
      <w:pPr>
        <w:pStyle w:val="B1"/>
      </w:pPr>
      <w:r w:rsidRPr="001B7C50">
        <w:t>-</w:t>
      </w:r>
      <w:r w:rsidRPr="001B7C50">
        <w:tab/>
        <w:t>Time synchronization service (see clause 5.27.1.</w:t>
      </w:r>
      <w:r>
        <w:t>8</w:t>
      </w:r>
      <w:r w:rsidRPr="001B7C50">
        <w:t>);</w:t>
      </w:r>
    </w:p>
    <w:p w14:paraId="3E96E655" w14:textId="77777777" w:rsidR="00404838" w:rsidRPr="001B7C50" w:rsidRDefault="00404838" w:rsidP="00404838">
      <w:pPr>
        <w:pStyle w:val="B1"/>
      </w:pPr>
      <w:r w:rsidRPr="001B7C50">
        <w:t>-</w:t>
      </w:r>
      <w:r w:rsidRPr="001B7C50">
        <w:tab/>
        <w:t>IMS interactions with 5GC (see clause 5.16).</w:t>
      </w:r>
    </w:p>
    <w:p w14:paraId="6BD3AE01" w14:textId="77777777" w:rsidR="00404838" w:rsidRDefault="00404838" w:rsidP="00404838">
      <w:pPr>
        <w:pStyle w:val="B1"/>
        <w:rPr>
          <w:ins w:id="206" w:author="vivo2" w:date="2023-04-06T13:00:00Z"/>
        </w:rPr>
      </w:pPr>
      <w:r>
        <w:t>-</w:t>
      </w:r>
      <w:r>
        <w:tab/>
        <w:t>Support PDU Set Handling as defined in clause 5.37.5</w:t>
      </w:r>
      <w:ins w:id="207" w:author="vivo2" w:date="2023-04-06T13:00:00Z">
        <w:r>
          <w:t>;</w:t>
        </w:r>
      </w:ins>
    </w:p>
    <w:p w14:paraId="3E0F2684" w14:textId="056009FE" w:rsidR="00404838" w:rsidRPr="001B7C50" w:rsidRDefault="00404838" w:rsidP="00404838">
      <w:pPr>
        <w:pStyle w:val="B1"/>
      </w:pPr>
      <w:ins w:id="208" w:author="vivo2" w:date="2023-04-06T13:00:00Z">
        <w:r>
          <w:rPr>
            <w:lang w:eastAsia="zh-CN"/>
          </w:rPr>
          <w:t xml:space="preserve">-    Provide traffic characteristics </w:t>
        </w:r>
      </w:ins>
      <w:ins w:id="209" w:author="vivo2" w:date="2023-04-06T13:01:00Z">
        <w:r>
          <w:rPr>
            <w:lang w:eastAsia="zh-CN"/>
          </w:rPr>
          <w:t>via</w:t>
        </w:r>
      </w:ins>
      <w:ins w:id="210" w:author="vivo2" w:date="2023-04-06T13:00:00Z">
        <w:r w:rsidRPr="001B7C50">
          <w:rPr>
            <w:lang w:eastAsia="zh-CN"/>
          </w:rPr>
          <w:t xml:space="preserve"> the </w:t>
        </w:r>
      </w:ins>
      <w:ins w:id="211" w:author="vivo2" w:date="2023-04-06T13:54:00Z">
        <w:r w:rsidR="0052612C">
          <w:rPr>
            <w:lang w:eastAsia="zh-CN"/>
          </w:rPr>
          <w:t>Traffic Assistance Container</w:t>
        </w:r>
      </w:ins>
      <w:ins w:id="212" w:author="vivo2" w:date="2023-04-06T13:01:00Z">
        <w:r>
          <w:t xml:space="preserve"> in clause 5.27.2 and 5.37.8</w:t>
        </w:r>
      </w:ins>
      <w:r>
        <w:t>.</w:t>
      </w:r>
    </w:p>
    <w:p w14:paraId="66457569" w14:textId="77777777" w:rsidR="00404838" w:rsidRPr="001B7C50" w:rsidRDefault="00404838" w:rsidP="00404838">
      <w:r w:rsidRPr="001B7C50">
        <w:t>Based on operator deployment, Application Functions considered to be trusted by the operator can be allowed to interact directly with relevant Network Functions.</w:t>
      </w:r>
    </w:p>
    <w:p w14:paraId="11B626B9" w14:textId="77777777" w:rsidR="00404838" w:rsidRPr="001B7C50" w:rsidRDefault="00404838" w:rsidP="00404838">
      <w:r w:rsidRPr="001B7C50">
        <w:t>Application Functions not allowed by the operator to access directly the Network Functions shall use the external exposure framework (see clause 7.3) via the NEF to interact with relevant Network Functions.</w:t>
      </w:r>
    </w:p>
    <w:p w14:paraId="13F83810" w14:textId="77777777" w:rsidR="00404838" w:rsidRPr="001B7C50" w:rsidRDefault="00404838" w:rsidP="00404838">
      <w:r w:rsidRPr="001B7C50">
        <w:t>The functionality and purpose of Application Functions are only defined in this specification with respect to their interaction with the 3GPP Core Network.</w:t>
      </w:r>
    </w:p>
    <w:p w14:paraId="412B317C" w14:textId="77777777" w:rsidR="002F5EF6" w:rsidRDefault="002F5EF6" w:rsidP="002F5EF6">
      <w:pPr>
        <w:pStyle w:val="14"/>
        <w:rPr>
          <w:color w:val="FF0000"/>
        </w:rPr>
      </w:pPr>
      <w:r>
        <w:rPr>
          <w:color w:val="FF0000"/>
        </w:rPr>
        <w:t xml:space="preserve">* * * Next Changes * * * </w:t>
      </w:r>
    </w:p>
    <w:p w14:paraId="7D05D6ED" w14:textId="2CC1A336" w:rsidR="00B7419C" w:rsidRPr="001B7C50" w:rsidRDefault="00B7419C" w:rsidP="00B7419C">
      <w:pPr>
        <w:pStyle w:val="3"/>
        <w:rPr>
          <w:lang w:eastAsia="zh-CN"/>
        </w:rPr>
      </w:pPr>
      <w:r w:rsidRPr="001B7C50">
        <w:rPr>
          <w:lang w:eastAsia="zh-CN"/>
        </w:rPr>
        <w:t>6.2.29</w:t>
      </w:r>
      <w:r w:rsidRPr="001B7C50">
        <w:rPr>
          <w:lang w:eastAsia="zh-CN"/>
        </w:rPr>
        <w:tab/>
        <w:t>TSCTSF</w:t>
      </w:r>
      <w:bookmarkEnd w:id="205"/>
    </w:p>
    <w:p w14:paraId="641344D8" w14:textId="77777777" w:rsidR="00B7419C" w:rsidRPr="001B7C50" w:rsidRDefault="00B7419C" w:rsidP="00B7419C">
      <w:pPr>
        <w:rPr>
          <w:lang w:eastAsia="zh-CN"/>
        </w:rPr>
      </w:pPr>
      <w:r w:rsidRPr="001B7C50">
        <w:rPr>
          <w:lang w:eastAsia="zh-CN"/>
        </w:rPr>
        <w:t>The Time Sensitive Communication and Time Synchronization Function (TSCTSF) supports the following functionality:</w:t>
      </w:r>
    </w:p>
    <w:p w14:paraId="52451152" w14:textId="77777777" w:rsidR="00B7419C" w:rsidRPr="001B7C50" w:rsidRDefault="00B7419C" w:rsidP="00B7419C">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3EB6647C" w14:textId="77777777" w:rsidR="00B7419C" w:rsidRDefault="00B7419C" w:rsidP="00B7419C">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7639BFE3" w14:textId="77777777" w:rsidR="00B7419C" w:rsidRDefault="00B7419C" w:rsidP="00B7419C">
      <w:pPr>
        <w:pStyle w:val="B2"/>
        <w:rPr>
          <w:lang w:eastAsia="zh-CN"/>
        </w:rPr>
      </w:pPr>
      <w:r>
        <w:rPr>
          <w:lang w:eastAsia="zh-CN"/>
        </w:rPr>
        <w:t>-</w:t>
      </w:r>
      <w:r>
        <w:rPr>
          <w:lang w:eastAsia="zh-CN"/>
        </w:rPr>
        <w:tab/>
        <w:t>a reference to the PTP instance configuration.</w:t>
      </w:r>
    </w:p>
    <w:p w14:paraId="20835550" w14:textId="77777777" w:rsidR="00B7419C" w:rsidRDefault="00B7419C" w:rsidP="00B7419C">
      <w:pPr>
        <w:pStyle w:val="B2"/>
        <w:rPr>
          <w:lang w:eastAsia="zh-CN"/>
        </w:rPr>
      </w:pPr>
      <w:r>
        <w:rPr>
          <w:lang w:eastAsia="zh-CN"/>
        </w:rPr>
        <w:t>-</w:t>
      </w:r>
      <w:r>
        <w:rPr>
          <w:lang w:eastAsia="zh-CN"/>
        </w:rPr>
        <w:tab/>
        <w:t>PTP profile.</w:t>
      </w:r>
    </w:p>
    <w:p w14:paraId="696C9CA0" w14:textId="77777777" w:rsidR="00B7419C" w:rsidRDefault="00B7419C" w:rsidP="00B7419C">
      <w:pPr>
        <w:pStyle w:val="B2"/>
        <w:rPr>
          <w:lang w:eastAsia="zh-CN"/>
        </w:rPr>
      </w:pPr>
      <w:r>
        <w:rPr>
          <w:lang w:eastAsia="zh-CN"/>
        </w:rPr>
        <w:t>-</w:t>
      </w:r>
      <w:r>
        <w:rPr>
          <w:lang w:eastAsia="zh-CN"/>
        </w:rPr>
        <w:tab/>
        <w:t>PTP domain.</w:t>
      </w:r>
    </w:p>
    <w:p w14:paraId="06C199AB" w14:textId="77777777" w:rsidR="00B7419C" w:rsidRDefault="00B7419C" w:rsidP="00B7419C">
      <w:pPr>
        <w:pStyle w:val="B1"/>
        <w:rPr>
          <w:lang w:eastAsia="zh-CN"/>
        </w:rPr>
      </w:pPr>
      <w:r>
        <w:rPr>
          <w:lang w:eastAsia="zh-CN"/>
        </w:rPr>
        <w:t>-</w:t>
      </w:r>
      <w:r>
        <w:rPr>
          <w:lang w:eastAsia="zh-CN"/>
        </w:rPr>
        <w:tab/>
        <w:t>Detecting and reporting time synchronization service status based on NG-RAN and UPF/NW-TT timing synchronization status information and reporting status updates.</w:t>
      </w:r>
    </w:p>
    <w:p w14:paraId="4C30EC0B" w14:textId="77777777" w:rsidR="00B7419C" w:rsidRPr="001B7C50" w:rsidRDefault="00B7419C" w:rsidP="00B7419C">
      <w:pPr>
        <w:pStyle w:val="B1"/>
        <w:rPr>
          <w:lang w:eastAsia="zh-CN"/>
        </w:rPr>
      </w:pPr>
      <w:r w:rsidRPr="001B7C50">
        <w:rPr>
          <w:lang w:eastAsia="zh-CN"/>
        </w:rPr>
        <w:t>-</w:t>
      </w:r>
      <w:r w:rsidRPr="001B7C50">
        <w:rPr>
          <w:lang w:eastAsia="zh-CN"/>
        </w:rPr>
        <w:tab/>
        <w:t>Managing the DS-TT and NW-TT via exchange of PMIC and UMIC as described in Annex K.</w:t>
      </w:r>
    </w:p>
    <w:p w14:paraId="0BDC414F" w14:textId="77777777" w:rsidR="00B7419C" w:rsidRPr="001B7C50" w:rsidRDefault="00B7419C" w:rsidP="00B7419C">
      <w:pPr>
        <w:pStyle w:val="B1"/>
        <w:rPr>
          <w:lang w:eastAsia="zh-CN"/>
        </w:rPr>
      </w:pPr>
      <w:r w:rsidRPr="001B7C50">
        <w:rPr>
          <w:lang w:eastAsia="zh-CN"/>
        </w:rPr>
        <w:t>-</w:t>
      </w:r>
      <w:r w:rsidRPr="001B7C50">
        <w:rPr>
          <w:lang w:eastAsia="zh-CN"/>
        </w:rPr>
        <w:tab/>
        <w:t>Detecting availability of 5GS Bridge</w:t>
      </w:r>
      <w:r>
        <w:rPr>
          <w:lang w:eastAsia="zh-CN"/>
        </w:rPr>
        <w:t>/Router</w:t>
      </w:r>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(un)subscribe 5GS Bridge/Router information Notification from PCF)</w:t>
      </w:r>
      <w:r w:rsidRPr="001B7C50">
        <w:rPr>
          <w:lang w:eastAsia="zh-CN"/>
        </w:rPr>
        <w:t>.</w:t>
      </w:r>
    </w:p>
    <w:p w14:paraId="1BC228FA" w14:textId="2C6A3D60" w:rsidR="00B7419C" w:rsidRPr="001B7C50" w:rsidRDefault="00B7419C" w:rsidP="00B7419C">
      <w:pPr>
        <w:pStyle w:val="B1"/>
        <w:rPr>
          <w:lang w:eastAsia="zh-CN"/>
        </w:rPr>
      </w:pPr>
      <w:r w:rsidRPr="001B7C50">
        <w:rPr>
          <w:lang w:eastAsia="zh-CN"/>
        </w:rPr>
        <w:t>-</w:t>
      </w:r>
      <w:r w:rsidRPr="001B7C50">
        <w:rPr>
          <w:lang w:eastAsia="zh-CN"/>
        </w:rPr>
        <w:tab/>
      </w:r>
      <w:ins w:id="213" w:author="vivo2" w:date="2023-04-06T12:57:00Z">
        <w:r w:rsidR="00EB03BA">
          <w:rPr>
            <w:lang w:eastAsia="zh-CN"/>
          </w:rPr>
          <w:t>Forwarding</w:t>
        </w:r>
      </w:ins>
      <w:ins w:id="214" w:author="vivo2" w:date="2023-04-06T12:58:00Z">
        <w:r w:rsidR="00404838">
          <w:rPr>
            <w:lang w:eastAsia="zh-CN"/>
          </w:rPr>
          <w:t xml:space="preserve"> to the PCF</w:t>
        </w:r>
      </w:ins>
      <w:del w:id="215" w:author="vivo2" w:date="2023-04-06T12:57:00Z">
        <w:r w:rsidRPr="001B7C50" w:rsidDel="00EB03BA">
          <w:rPr>
            <w:lang w:eastAsia="zh-CN"/>
          </w:rPr>
          <w:delText>Creating</w:delText>
        </w:r>
      </w:del>
      <w:r w:rsidRPr="001B7C50">
        <w:rPr>
          <w:lang w:eastAsia="zh-CN"/>
        </w:rPr>
        <w:t xml:space="preserve"> the </w:t>
      </w:r>
      <w:del w:id="216" w:author="vivo2" w:date="2023-04-06T13:54:00Z">
        <w:r w:rsidRPr="001B7C50" w:rsidDel="0052612C">
          <w:rPr>
            <w:lang w:eastAsia="zh-CN"/>
          </w:rPr>
          <w:delText>TSC Assistance Container</w:delText>
        </w:r>
      </w:del>
      <w:ins w:id="217" w:author="vivo2" w:date="2023-04-06T13:54:00Z">
        <w:r w:rsidR="0052612C">
          <w:rPr>
            <w:lang w:eastAsia="zh-CN"/>
          </w:rPr>
          <w:t>Traffic Assistance Container</w:t>
        </w:r>
      </w:ins>
      <w:r w:rsidRPr="001B7C50">
        <w:rPr>
          <w:lang w:eastAsia="zh-CN"/>
        </w:rPr>
        <w:t xml:space="preserve"> </w:t>
      </w:r>
      <w:del w:id="218" w:author="vivo2" w:date="2023-04-06T12:57:00Z">
        <w:r w:rsidRPr="001B7C50" w:rsidDel="00404838">
          <w:rPr>
            <w:lang w:eastAsia="zh-CN"/>
          </w:rPr>
          <w:delText xml:space="preserve">based on individual traffic pattern parameters </w:delText>
        </w:r>
      </w:del>
      <w:ins w:id="219" w:author="vivo2" w:date="2023-04-06T12:57:00Z">
        <w:r w:rsidR="00404838">
          <w:rPr>
            <w:lang w:eastAsia="zh-CN"/>
          </w:rPr>
          <w:t>r</w:t>
        </w:r>
      </w:ins>
      <w:ins w:id="220" w:author="vivo2" w:date="2023-04-06T12:58:00Z">
        <w:r w:rsidR="00404838">
          <w:rPr>
            <w:lang w:eastAsia="zh-CN"/>
          </w:rPr>
          <w:t xml:space="preserve">eceived </w:t>
        </w:r>
      </w:ins>
      <w:r w:rsidRPr="001B7C50">
        <w:rPr>
          <w:lang w:eastAsia="zh-CN"/>
        </w:rPr>
        <w:t>from the NEF/AF</w:t>
      </w:r>
      <w:r>
        <w:rPr>
          <w:lang w:eastAsia="zh-CN"/>
        </w:rPr>
        <w:t xml:space="preserve"> or </w:t>
      </w:r>
      <w:proofErr w:type="spellStart"/>
      <w:r>
        <w:rPr>
          <w:lang w:eastAsia="zh-CN"/>
        </w:rPr>
        <w:t>DetNet</w:t>
      </w:r>
      <w:proofErr w:type="spellEnd"/>
      <w:r>
        <w:rPr>
          <w:lang w:eastAsia="zh-CN"/>
        </w:rPr>
        <w:t xml:space="preserve"> controller</w:t>
      </w:r>
      <w:del w:id="221" w:author="vivo2" w:date="2023-04-06T12:58:00Z">
        <w:r w:rsidRPr="001B7C50" w:rsidDel="00404838">
          <w:rPr>
            <w:lang w:eastAsia="zh-CN"/>
          </w:rPr>
          <w:delText xml:space="preserve"> and providing it to the PCF</w:delText>
        </w:r>
      </w:del>
      <w:r w:rsidRPr="001B7C50">
        <w:rPr>
          <w:lang w:eastAsia="zh-CN"/>
        </w:rPr>
        <w:t>.</w:t>
      </w:r>
    </w:p>
    <w:p w14:paraId="02AAB7EB" w14:textId="77777777" w:rsidR="00B7419C" w:rsidRPr="001B7C50" w:rsidRDefault="00B7419C" w:rsidP="00B7419C">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w:t>
      </w:r>
      <w:r>
        <w:rPr>
          <w:lang w:eastAsia="zh-CN"/>
        </w:rPr>
        <w:t xml:space="preserve"> or </w:t>
      </w:r>
      <w:proofErr w:type="spellStart"/>
      <w:r>
        <w:rPr>
          <w:lang w:eastAsia="zh-CN"/>
        </w:rPr>
        <w:t>DetNet</w:t>
      </w:r>
      <w:proofErr w:type="spellEnd"/>
      <w:r>
        <w:rPr>
          <w:lang w:eastAsia="zh-CN"/>
        </w:rPr>
        <w:t xml:space="preserve"> controller</w:t>
      </w:r>
      <w:r w:rsidRPr="001B7C50">
        <w:rPr>
          <w:lang w:eastAsia="zh-CN"/>
        </w:rPr>
        <w:t xml:space="preserve"> and providing the determined Requested PDB to the PCF.</w:t>
      </w:r>
    </w:p>
    <w:p w14:paraId="6A5E7594" w14:textId="77777777" w:rsidR="00B7419C" w:rsidRDefault="00B7419C" w:rsidP="00B7419C">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44D1AC59" w14:textId="77777777" w:rsidR="00B7419C" w:rsidRDefault="00B7419C" w:rsidP="00B7419C">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3ACDAD4C" w14:textId="77777777" w:rsidR="00B7419C" w:rsidRDefault="00B7419C" w:rsidP="00B7419C">
      <w:pPr>
        <w:pStyle w:val="B1"/>
        <w:rPr>
          <w:lang w:eastAsia="zh-CN"/>
        </w:rPr>
      </w:pPr>
      <w:r>
        <w:rPr>
          <w:lang w:eastAsia="zh-CN"/>
        </w:rPr>
        <w:lastRenderedPageBreak/>
        <w:t>-</w:t>
      </w:r>
      <w:r>
        <w:rPr>
          <w:lang w:eastAsia="zh-CN"/>
        </w:rPr>
        <w:tab/>
        <w:t>Support for RAN feedback for BAT offset and adjusted periodicity as defined in clause 5.27.2.5.</w:t>
      </w:r>
    </w:p>
    <w:p w14:paraId="7F7E03B6" w14:textId="77777777" w:rsidR="00B7419C" w:rsidRDefault="00B7419C" w:rsidP="00B7419C">
      <w:pPr>
        <w:pStyle w:val="B1"/>
        <w:rPr>
          <w:lang w:eastAsia="zh-CN"/>
        </w:rPr>
      </w:pPr>
      <w:r>
        <w:rPr>
          <w:lang w:eastAsia="zh-CN"/>
        </w:rPr>
        <w:t>-</w:t>
      </w:r>
      <w:r>
        <w:rPr>
          <w:lang w:eastAsia="zh-CN"/>
        </w:rPr>
        <w:tab/>
        <w:t xml:space="preserve">In the case of support of integration with IETF Deterministic Networking (as depicted in clauses 4.4.8.4 and 5.28.5), acting as a stateful translator function between a </w:t>
      </w:r>
      <w:proofErr w:type="spellStart"/>
      <w:r>
        <w:rPr>
          <w:lang w:eastAsia="zh-CN"/>
        </w:rPr>
        <w:t>DetNet</w:t>
      </w:r>
      <w:proofErr w:type="spellEnd"/>
      <w:r>
        <w:rPr>
          <w:lang w:eastAsia="zh-CN"/>
        </w:rPr>
        <w:t xml:space="preserve"> controller and 5G System Network Functions and Procedures, including the NW-TT. This includes exposing the information about the 5GS router to the </w:t>
      </w:r>
      <w:proofErr w:type="spellStart"/>
      <w:r>
        <w:rPr>
          <w:lang w:eastAsia="zh-CN"/>
        </w:rPr>
        <w:t>DetNet</w:t>
      </w:r>
      <w:proofErr w:type="spellEnd"/>
      <w:r>
        <w:rPr>
          <w:lang w:eastAsia="zh-CN"/>
        </w:rPr>
        <w:t xml:space="preserve"> controller and mapping 5GS router configuration parameters provided by the </w:t>
      </w:r>
      <w:proofErr w:type="spellStart"/>
      <w:r>
        <w:rPr>
          <w:lang w:eastAsia="zh-CN"/>
        </w:rPr>
        <w:t>DetNet</w:t>
      </w:r>
      <w:proofErr w:type="spellEnd"/>
      <w:r>
        <w:rPr>
          <w:lang w:eastAsia="zh-CN"/>
        </w:rPr>
        <w:t xml:space="preserve"> controller to 5G System parameters. The details are defined in clause 5.28.5.</w:t>
      </w:r>
    </w:p>
    <w:p w14:paraId="7CABA2C0" w14:textId="77777777" w:rsidR="00B7419C" w:rsidRDefault="00B7419C" w:rsidP="0021294D">
      <w:pPr>
        <w:rPr>
          <w:ins w:id="222" w:author="vivo2" w:date="2023-04-03T18:37:00Z"/>
        </w:rPr>
      </w:pPr>
    </w:p>
    <w:p w14:paraId="399BFB9D" w14:textId="77777777" w:rsidR="00EB03BA" w:rsidRDefault="00EB03BA" w:rsidP="00EB03BA">
      <w:pPr>
        <w:pStyle w:val="14"/>
        <w:rPr>
          <w:color w:val="FF0000"/>
        </w:rPr>
      </w:pPr>
      <w:bookmarkStart w:id="223" w:name="_Toc131517123"/>
      <w:bookmarkEnd w:id="15"/>
      <w:bookmarkEnd w:id="16"/>
      <w:bookmarkEnd w:id="17"/>
      <w:bookmarkEnd w:id="18"/>
      <w:bookmarkEnd w:id="19"/>
      <w:bookmarkEnd w:id="20"/>
      <w:bookmarkEnd w:id="21"/>
      <w:r>
        <w:rPr>
          <w:color w:val="FF0000"/>
        </w:rPr>
        <w:t xml:space="preserve">* * * Next Changes * * * </w:t>
      </w:r>
    </w:p>
    <w:p w14:paraId="0F960EC3" w14:textId="77777777" w:rsidR="00B7419C" w:rsidRPr="001B7C50" w:rsidRDefault="00B7419C" w:rsidP="00B7419C">
      <w:pPr>
        <w:pStyle w:val="3"/>
        <w:rPr>
          <w:lang w:eastAsia="zh-CN"/>
        </w:rPr>
      </w:pPr>
      <w:r w:rsidRPr="001B7C50">
        <w:rPr>
          <w:lang w:eastAsia="zh-CN"/>
        </w:rPr>
        <w:t>6.2.32</w:t>
      </w:r>
      <w:r w:rsidRPr="001B7C50">
        <w:rPr>
          <w:lang w:eastAsia="zh-CN"/>
        </w:rPr>
        <w:tab/>
        <w:t>TSN AF</w:t>
      </w:r>
      <w:bookmarkEnd w:id="223"/>
    </w:p>
    <w:p w14:paraId="0AC0FE46" w14:textId="77777777" w:rsidR="00B7419C" w:rsidRPr="001B7C50" w:rsidRDefault="00B7419C" w:rsidP="00B7419C">
      <w:pPr>
        <w:rPr>
          <w:lang w:eastAsia="zh-CN"/>
        </w:rPr>
      </w:pPr>
      <w:r w:rsidRPr="001B7C50">
        <w:rPr>
          <w:lang w:eastAsia="zh-CN"/>
        </w:rPr>
        <w:t>The TSN AF supports control plane translator functionality for the integration of the 5GS with a TSN network, this involves e.g.:</w:t>
      </w:r>
    </w:p>
    <w:p w14:paraId="28E77615" w14:textId="77777777" w:rsidR="00B7419C" w:rsidRPr="001B7C50" w:rsidRDefault="00B7419C" w:rsidP="00B7419C">
      <w:pPr>
        <w:pStyle w:val="B1"/>
        <w:rPr>
          <w:lang w:eastAsia="zh-CN"/>
        </w:rPr>
      </w:pPr>
      <w:r w:rsidRPr="001B7C50">
        <w:rPr>
          <w:lang w:eastAsia="zh-CN"/>
        </w:rPr>
        <w:t>-</w:t>
      </w:r>
      <w:r w:rsidRPr="001B7C50">
        <w:rPr>
          <w:lang w:eastAsia="zh-CN"/>
        </w:rPr>
        <w:tab/>
        <w:t>5GS Bridge management.</w:t>
      </w:r>
    </w:p>
    <w:p w14:paraId="52A9D560" w14:textId="77777777" w:rsidR="00B7419C" w:rsidRPr="001B7C50" w:rsidRDefault="00B7419C" w:rsidP="00B7419C">
      <w:pPr>
        <w:pStyle w:val="B1"/>
        <w:rPr>
          <w:lang w:eastAsia="zh-CN"/>
        </w:rPr>
      </w:pPr>
      <w:r w:rsidRPr="001B7C50">
        <w:rPr>
          <w:lang w:eastAsia="zh-CN"/>
        </w:rPr>
        <w:t>-</w:t>
      </w:r>
      <w:r w:rsidRPr="001B7C50">
        <w:rPr>
          <w:lang w:eastAsia="zh-CN"/>
        </w:rPr>
        <w:tab/>
        <w:t>Port and bridge management information exchange with DS-TT or NW-TT.</w:t>
      </w:r>
    </w:p>
    <w:p w14:paraId="586BA43B" w14:textId="77777777" w:rsidR="00B7419C" w:rsidRPr="001B7C50" w:rsidRDefault="00B7419C" w:rsidP="00B7419C">
      <w:pPr>
        <w:pStyle w:val="B1"/>
        <w:rPr>
          <w:lang w:eastAsia="zh-CN"/>
        </w:rPr>
      </w:pPr>
      <w:r w:rsidRPr="001B7C50">
        <w:rPr>
          <w:lang w:eastAsia="zh-CN"/>
        </w:rPr>
        <w:t>-</w:t>
      </w:r>
      <w:r w:rsidRPr="001B7C50">
        <w:rPr>
          <w:lang w:eastAsia="zh-CN"/>
        </w:rPr>
        <w:tab/>
        <w:t>Interactions with the CNC for 5GS Bridge configuration and reporting.</w:t>
      </w:r>
    </w:p>
    <w:p w14:paraId="34885BE7" w14:textId="3D95E343" w:rsidR="00B7419C" w:rsidRPr="001B7C50" w:rsidRDefault="00B7419C" w:rsidP="00B7419C">
      <w:pPr>
        <w:pStyle w:val="B1"/>
        <w:rPr>
          <w:lang w:eastAsia="zh-CN"/>
        </w:rPr>
      </w:pPr>
      <w:r w:rsidRPr="001B7C50">
        <w:rPr>
          <w:lang w:eastAsia="zh-CN"/>
        </w:rPr>
        <w:t>-</w:t>
      </w:r>
      <w:r w:rsidRPr="001B7C50">
        <w:rPr>
          <w:lang w:eastAsia="zh-CN"/>
        </w:rPr>
        <w:tab/>
        <w:t xml:space="preserve">determining the </w:t>
      </w:r>
      <w:del w:id="224" w:author="vivo2" w:date="2023-04-06T13:54:00Z">
        <w:r w:rsidRPr="001B7C50" w:rsidDel="0052612C">
          <w:rPr>
            <w:lang w:eastAsia="zh-CN"/>
          </w:rPr>
          <w:delText>TSC Assistance Container</w:delText>
        </w:r>
      </w:del>
      <w:ins w:id="225" w:author="vivo2" w:date="2023-04-06T13:54:00Z">
        <w:r w:rsidR="0052612C">
          <w:rPr>
            <w:lang w:eastAsia="zh-CN"/>
          </w:rPr>
          <w:t>Traffic Assistance Container</w:t>
        </w:r>
      </w:ins>
      <w:r w:rsidRPr="001B7C50">
        <w:rPr>
          <w:lang w:eastAsia="zh-CN"/>
        </w:rPr>
        <w:t xml:space="preserve"> and TSN QoS information by mapping TSN Stream(s) based on IEEE standards. The traffic pattern parameter determination may be based on PSFP (IEEE Std 802.1Q [98]) as specified in Annex I, clause I.1.</w:t>
      </w:r>
    </w:p>
    <w:p w14:paraId="30109160" w14:textId="77777777" w:rsidR="00EB03BA" w:rsidRDefault="00EB03BA" w:rsidP="00EB03BA">
      <w:pPr>
        <w:pStyle w:val="14"/>
        <w:rPr>
          <w:color w:val="FF0000"/>
        </w:rPr>
      </w:pPr>
      <w:bookmarkStart w:id="226" w:name="_Toc131517212"/>
      <w:r>
        <w:rPr>
          <w:color w:val="FF0000"/>
        </w:rPr>
        <w:t xml:space="preserve">* * * Next Changes * * * </w:t>
      </w:r>
    </w:p>
    <w:p w14:paraId="52EB5533" w14:textId="77777777" w:rsidR="00B7419C" w:rsidRPr="001B7C50" w:rsidRDefault="00B7419C" w:rsidP="00B7419C">
      <w:pPr>
        <w:pStyle w:val="3"/>
      </w:pPr>
      <w:r w:rsidRPr="001B7C50">
        <w:t>7.2.26</w:t>
      </w:r>
      <w:r w:rsidRPr="001B7C50">
        <w:tab/>
        <w:t>TSCTSF Services</w:t>
      </w:r>
      <w:bookmarkEnd w:id="226"/>
    </w:p>
    <w:p w14:paraId="29306DD4" w14:textId="77777777" w:rsidR="00B7419C" w:rsidRPr="001B7C50" w:rsidRDefault="00B7419C" w:rsidP="00B7419C">
      <w:r w:rsidRPr="001B7C50">
        <w:t>The following NF services are specified for TSCTSF.</w:t>
      </w:r>
    </w:p>
    <w:p w14:paraId="41F231DC" w14:textId="77777777" w:rsidR="00B7419C" w:rsidRPr="001B7C50" w:rsidRDefault="00B7419C" w:rsidP="00B7419C">
      <w:pPr>
        <w:pStyle w:val="TH"/>
      </w:pPr>
      <w:r w:rsidRPr="001B7C50">
        <w:lastRenderedPageBreak/>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B7419C" w:rsidRPr="001B7C50" w14:paraId="4A29B7F9" w14:textId="77777777" w:rsidTr="00404838">
        <w:trPr>
          <w:cantSplit/>
          <w:tblHeader/>
          <w:jc w:val="center"/>
        </w:trPr>
        <w:tc>
          <w:tcPr>
            <w:tcW w:w="3827" w:type="dxa"/>
          </w:tcPr>
          <w:p w14:paraId="036FA895" w14:textId="77777777" w:rsidR="00B7419C" w:rsidRPr="001B7C50" w:rsidRDefault="00B7419C" w:rsidP="00404838">
            <w:pPr>
              <w:pStyle w:val="TAH"/>
            </w:pPr>
            <w:r w:rsidRPr="001B7C50">
              <w:t>Service Name</w:t>
            </w:r>
          </w:p>
        </w:tc>
        <w:tc>
          <w:tcPr>
            <w:tcW w:w="3253" w:type="dxa"/>
          </w:tcPr>
          <w:p w14:paraId="6DA2FF91" w14:textId="77777777" w:rsidR="00B7419C" w:rsidRPr="001B7C50" w:rsidRDefault="00B7419C" w:rsidP="00404838">
            <w:pPr>
              <w:pStyle w:val="TAH"/>
            </w:pPr>
            <w:r w:rsidRPr="001B7C50">
              <w:t>Description</w:t>
            </w:r>
          </w:p>
        </w:tc>
        <w:tc>
          <w:tcPr>
            <w:tcW w:w="1843" w:type="dxa"/>
          </w:tcPr>
          <w:p w14:paraId="21335AA9" w14:textId="77777777" w:rsidR="00B7419C" w:rsidRPr="001B7C50" w:rsidRDefault="00B7419C" w:rsidP="00404838">
            <w:pPr>
              <w:pStyle w:val="TAH"/>
            </w:pPr>
            <w:r w:rsidRPr="001B7C50">
              <w:t>Reference in TS 23.502 [3]</w:t>
            </w:r>
          </w:p>
        </w:tc>
      </w:tr>
      <w:tr w:rsidR="00B7419C" w:rsidRPr="001B7C50" w14:paraId="199BDD55" w14:textId="77777777" w:rsidTr="00404838">
        <w:trPr>
          <w:cantSplit/>
          <w:jc w:val="center"/>
        </w:trPr>
        <w:tc>
          <w:tcPr>
            <w:tcW w:w="3827" w:type="dxa"/>
          </w:tcPr>
          <w:p w14:paraId="3D83963C" w14:textId="77777777" w:rsidR="00B7419C" w:rsidRPr="001B7C50" w:rsidRDefault="00B7419C" w:rsidP="00404838">
            <w:pPr>
              <w:pStyle w:val="TAL"/>
              <w:rPr>
                <w:lang w:eastAsia="zh-CN"/>
              </w:rPr>
            </w:pPr>
            <w:proofErr w:type="spellStart"/>
            <w:r w:rsidRPr="001B7C50">
              <w:rPr>
                <w:lang w:eastAsia="zh-CN"/>
              </w:rPr>
              <w:t>Ntsctsf_TimeSynchronization</w:t>
            </w:r>
            <w:proofErr w:type="spellEnd"/>
          </w:p>
        </w:tc>
        <w:tc>
          <w:tcPr>
            <w:tcW w:w="3253" w:type="dxa"/>
          </w:tcPr>
          <w:p w14:paraId="7C276046" w14:textId="77777777" w:rsidR="00B7419C" w:rsidRPr="001B7C50" w:rsidRDefault="00B7419C" w:rsidP="00404838">
            <w:pPr>
              <w:pStyle w:val="TAL"/>
              <w:rPr>
                <w:lang w:eastAsia="zh-CN"/>
              </w:rPr>
            </w:pPr>
            <w:r w:rsidRPr="001B7C50">
              <w:rPr>
                <w:lang w:eastAsia="zh-CN"/>
              </w:rPr>
              <w:t>Provides support for time synchronization service based on (g)PTP or 5G access stratum time distribution method as described in clause </w:t>
            </w:r>
            <w:r>
              <w:rPr>
                <w:lang w:eastAsia="zh-CN"/>
              </w:rPr>
              <w:t>5.27.1.8</w:t>
            </w:r>
            <w:r w:rsidRPr="001B7C50">
              <w:rPr>
                <w:lang w:eastAsia="zh-CN"/>
              </w:rPr>
              <w:t xml:space="preserve">. Allows the NF consumer to subscribe for the UE and 5GC capabilities for (g)PTP or 5G access </w:t>
            </w:r>
            <w:proofErr w:type="gramStart"/>
            <w:r w:rsidRPr="001B7C50">
              <w:rPr>
                <w:lang w:eastAsia="zh-CN"/>
              </w:rPr>
              <w:t>stratum based</w:t>
            </w:r>
            <w:proofErr w:type="gramEnd"/>
            <w:r w:rsidRPr="001B7C50">
              <w:rPr>
                <w:lang w:eastAsia="zh-CN"/>
              </w:rPr>
              <w:t xml:space="preserve"> time synchronization service</w:t>
            </w:r>
            <w:r>
              <w:rPr>
                <w:lang w:eastAsia="zh-CN"/>
              </w:rPr>
              <w:t xml:space="preserve"> or time synchronization status information updates</w:t>
            </w:r>
            <w:r w:rsidRPr="001B7C50">
              <w:rPr>
                <w:lang w:eastAsia="zh-CN"/>
              </w:rPr>
              <w:t>. Allows the NF consumer to configure the UEs and the 5GC for the (g)PTP based time synchronization service.</w:t>
            </w:r>
          </w:p>
        </w:tc>
        <w:tc>
          <w:tcPr>
            <w:tcW w:w="1843" w:type="dxa"/>
          </w:tcPr>
          <w:p w14:paraId="0DA54D87" w14:textId="77777777" w:rsidR="00B7419C" w:rsidRPr="001B7C50" w:rsidRDefault="00B7419C" w:rsidP="00404838">
            <w:pPr>
              <w:pStyle w:val="TAC"/>
              <w:rPr>
                <w:lang w:eastAsia="zh-CN"/>
              </w:rPr>
            </w:pPr>
            <w:r>
              <w:rPr>
                <w:lang w:eastAsia="zh-CN"/>
              </w:rPr>
              <w:t>5.2.27.2</w:t>
            </w:r>
          </w:p>
        </w:tc>
      </w:tr>
      <w:tr w:rsidR="00B7419C" w:rsidRPr="001B7C50" w14:paraId="68706B18" w14:textId="77777777" w:rsidTr="00404838">
        <w:trPr>
          <w:cantSplit/>
          <w:jc w:val="center"/>
        </w:trPr>
        <w:tc>
          <w:tcPr>
            <w:tcW w:w="3827" w:type="dxa"/>
          </w:tcPr>
          <w:p w14:paraId="0B86BC95" w14:textId="77777777" w:rsidR="00B7419C" w:rsidRPr="001B7C50" w:rsidRDefault="00B7419C" w:rsidP="00404838">
            <w:pPr>
              <w:pStyle w:val="TAL"/>
              <w:rPr>
                <w:lang w:eastAsia="zh-CN"/>
              </w:rPr>
            </w:pPr>
            <w:proofErr w:type="spellStart"/>
            <w:r w:rsidRPr="001B7C50">
              <w:rPr>
                <w:lang w:eastAsia="zh-CN"/>
              </w:rPr>
              <w:t>Ntsctsf_QoSand</w:t>
            </w:r>
            <w:proofErr w:type="spellEnd"/>
            <w:r w:rsidRPr="001B7C50">
              <w:rPr>
                <w:lang w:eastAsia="zh-CN"/>
              </w:rPr>
              <w:t xml:space="preserve"> </w:t>
            </w:r>
            <w:proofErr w:type="spellStart"/>
            <w:r w:rsidRPr="001B7C50">
              <w:rPr>
                <w:lang w:eastAsia="zh-CN"/>
              </w:rPr>
              <w:t>TSCAssistance</w:t>
            </w:r>
            <w:proofErr w:type="spellEnd"/>
          </w:p>
        </w:tc>
        <w:tc>
          <w:tcPr>
            <w:tcW w:w="3253" w:type="dxa"/>
          </w:tcPr>
          <w:p w14:paraId="4AFD442B" w14:textId="3A3C54E3" w:rsidR="00B7419C" w:rsidRPr="001B7C50" w:rsidRDefault="00B7419C" w:rsidP="00404838">
            <w:pPr>
              <w:pStyle w:val="TAL"/>
              <w:rPr>
                <w:lang w:eastAsia="zh-CN"/>
              </w:rPr>
            </w:pPr>
            <w:r w:rsidRPr="001B7C50">
              <w:rPr>
                <w:lang w:eastAsia="zh-CN"/>
              </w:rPr>
              <w:t xml:space="preserve">Allows the NF consumer to provide QoS parameters and </w:t>
            </w:r>
            <w:del w:id="227" w:author="vivo2" w:date="2023-04-06T13:02:00Z">
              <w:r w:rsidRPr="001B7C50" w:rsidDel="00404838">
                <w:rPr>
                  <w:lang w:eastAsia="zh-CN"/>
                </w:rPr>
                <w:delText xml:space="preserve">information to create </w:delText>
              </w:r>
            </w:del>
            <w:del w:id="228" w:author="vivo2" w:date="2023-04-06T13:54:00Z">
              <w:r w:rsidRPr="001B7C50" w:rsidDel="0052612C">
                <w:rPr>
                  <w:lang w:eastAsia="zh-CN"/>
                </w:rPr>
                <w:delText>TSC Assistance Container</w:delText>
              </w:r>
            </w:del>
            <w:ins w:id="229" w:author="vivo2" w:date="2023-04-06T13:54:00Z">
              <w:r w:rsidR="0052612C">
                <w:rPr>
                  <w:lang w:eastAsia="zh-CN"/>
                </w:rPr>
                <w:t>Traffic Assistance Container</w:t>
              </w:r>
            </w:ins>
            <w:r w:rsidRPr="001B7C50">
              <w:rPr>
                <w:lang w:eastAsia="zh-CN"/>
              </w:rPr>
              <w:t>.</w:t>
            </w:r>
          </w:p>
        </w:tc>
        <w:tc>
          <w:tcPr>
            <w:tcW w:w="1843" w:type="dxa"/>
          </w:tcPr>
          <w:p w14:paraId="712D0D9E" w14:textId="77777777" w:rsidR="00B7419C" w:rsidRPr="001B7C50" w:rsidRDefault="00B7419C" w:rsidP="00404838">
            <w:pPr>
              <w:pStyle w:val="TAC"/>
              <w:rPr>
                <w:lang w:eastAsia="zh-CN"/>
              </w:rPr>
            </w:pPr>
            <w:r>
              <w:rPr>
                <w:lang w:eastAsia="zh-CN"/>
              </w:rPr>
              <w:t>5.2.27.3</w:t>
            </w:r>
          </w:p>
        </w:tc>
      </w:tr>
      <w:tr w:rsidR="00B7419C" w:rsidRPr="001B7C50" w14:paraId="3E9ED2C4" w14:textId="77777777" w:rsidTr="00404838">
        <w:trPr>
          <w:cantSplit/>
          <w:jc w:val="center"/>
        </w:trPr>
        <w:tc>
          <w:tcPr>
            <w:tcW w:w="3827" w:type="dxa"/>
          </w:tcPr>
          <w:p w14:paraId="3BC96BEF" w14:textId="77777777" w:rsidR="00B7419C" w:rsidRPr="001B7C50" w:rsidRDefault="00B7419C" w:rsidP="00404838">
            <w:pPr>
              <w:pStyle w:val="TAL"/>
              <w:rPr>
                <w:lang w:eastAsia="zh-CN"/>
              </w:rPr>
            </w:pPr>
            <w:proofErr w:type="spellStart"/>
            <w:r>
              <w:rPr>
                <w:lang w:eastAsia="zh-CN"/>
              </w:rPr>
              <w:t>Ntsctsf_ASTI</w:t>
            </w:r>
            <w:proofErr w:type="spellEnd"/>
          </w:p>
        </w:tc>
        <w:tc>
          <w:tcPr>
            <w:tcW w:w="3253" w:type="dxa"/>
          </w:tcPr>
          <w:p w14:paraId="393E7F19" w14:textId="77777777" w:rsidR="00B7419C" w:rsidRPr="001B7C50" w:rsidRDefault="00B7419C" w:rsidP="00404838">
            <w:pPr>
              <w:pStyle w:val="TAL"/>
              <w:rPr>
                <w:lang w:eastAsia="zh-CN"/>
              </w:rPr>
            </w:pPr>
            <w:r>
              <w:rPr>
                <w:lang w:eastAsia="zh-CN"/>
              </w:rPr>
              <w:t xml:space="preserve">Provides support for time synchronization service based on 5G access stratum time distribution method as described in clause 5.27.1.8. Allows the NF consumer to configure the 5GC and RAN for 5G access </w:t>
            </w:r>
            <w:proofErr w:type="gramStart"/>
            <w:r>
              <w:rPr>
                <w:lang w:eastAsia="zh-CN"/>
              </w:rPr>
              <w:t>stratum based</w:t>
            </w:r>
            <w:proofErr w:type="gramEnd"/>
            <w:r>
              <w:rPr>
                <w:lang w:eastAsia="zh-CN"/>
              </w:rPr>
              <w:t xml:space="preserve"> time synchronization service for the UEs and subscribe to time synchronization status information updates.</w:t>
            </w:r>
          </w:p>
        </w:tc>
        <w:tc>
          <w:tcPr>
            <w:tcW w:w="1843" w:type="dxa"/>
          </w:tcPr>
          <w:p w14:paraId="2D9EC2AB" w14:textId="77777777" w:rsidR="00B7419C" w:rsidRPr="001B7C50" w:rsidDel="00F50296" w:rsidRDefault="00B7419C" w:rsidP="00404838">
            <w:pPr>
              <w:pStyle w:val="TAC"/>
              <w:rPr>
                <w:lang w:eastAsia="zh-CN"/>
              </w:rPr>
            </w:pPr>
            <w:r>
              <w:rPr>
                <w:lang w:eastAsia="zh-CN"/>
              </w:rPr>
              <w:t>5.2.27.4</w:t>
            </w:r>
          </w:p>
        </w:tc>
      </w:tr>
    </w:tbl>
    <w:p w14:paraId="6E088F54" w14:textId="77777777" w:rsidR="00B7419C" w:rsidRPr="001B7C50" w:rsidRDefault="00B7419C" w:rsidP="00B7419C"/>
    <w:p w14:paraId="315FA638" w14:textId="77777777" w:rsidR="00B7419C" w:rsidRPr="001B7C50" w:rsidRDefault="00B7419C" w:rsidP="00B7419C"/>
    <w:p w14:paraId="20A23315" w14:textId="2118D576" w:rsidR="00101539" w:rsidRPr="00EB03BA" w:rsidRDefault="00101539" w:rsidP="00101539"/>
    <w:p w14:paraId="37E37B48" w14:textId="77777777" w:rsidR="000F2903" w:rsidRDefault="000F2903" w:rsidP="000F2903">
      <w:pPr>
        <w:pStyle w:val="14"/>
        <w:rPr>
          <w:color w:val="FF0000"/>
        </w:rPr>
      </w:pPr>
      <w:r>
        <w:rPr>
          <w:color w:val="FF0000"/>
        </w:rPr>
        <w:t xml:space="preserve">* * * End of Changes * * * </w:t>
      </w:r>
    </w:p>
    <w:p w14:paraId="01AC8A3C" w14:textId="77777777" w:rsidR="008D14CF" w:rsidRPr="00101539" w:rsidRDefault="008D14CF" w:rsidP="00886EEA"/>
    <w:sectPr w:rsidR="008D14CF" w:rsidRPr="00101539" w:rsidSect="00FF327C">
      <w:headerReference w:type="default" r:id="rId23"/>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vivo2" w:date="2023-04-06T15:06:00Z" w:initials="vivo2">
    <w:p w14:paraId="10D46379" w14:textId="2F8D8ADB" w:rsidR="00087D1A" w:rsidRDefault="00087D1A" w:rsidP="00087D1A">
      <w:pPr>
        <w:pStyle w:val="a7"/>
        <w:rPr>
          <w:lang w:eastAsia="zh-CN"/>
        </w:rPr>
      </w:pPr>
      <w:r>
        <w:rPr>
          <w:rStyle w:val="af4"/>
        </w:rPr>
        <w:annotationRef/>
      </w:r>
      <w:bookmarkStart w:id="2" w:name="_GoBack"/>
      <w:bookmarkEnd w:id="2"/>
      <w:r>
        <w:rPr>
          <w:lang w:eastAsia="zh-CN"/>
        </w:rPr>
        <w:t>Same handling of TSC and XRM</w:t>
      </w:r>
    </w:p>
    <w:p w14:paraId="3C01C786" w14:textId="2B74CDA5" w:rsidR="00087D1A" w:rsidRDefault="006F32B5" w:rsidP="00087D1A">
      <w:pPr>
        <w:numPr>
          <w:ilvl w:val="2"/>
          <w:numId w:val="5"/>
        </w:numPr>
        <w:contextualSpacing/>
        <w:rPr>
          <w:rFonts w:ascii="Arial" w:eastAsia="Malgun Gothic" w:hAnsi="Arial" w:cs="Arial"/>
          <w:color w:val="000000"/>
          <w:lang w:eastAsia="ja-JP"/>
        </w:rPr>
      </w:pPr>
      <w:r>
        <w:rPr>
          <w:rFonts w:asciiTheme="minorEastAsia" w:hAnsiTheme="minorEastAsia" w:cs="Arial" w:hint="eastAsia"/>
          <w:color w:val="000000"/>
          <w:lang w:eastAsia="zh-CN"/>
        </w:rPr>
        <w:t>keep</w:t>
      </w:r>
      <w:r w:rsidR="00087D1A">
        <w:rPr>
          <w:rFonts w:ascii="Arial" w:eastAsia="Malgun Gothic" w:hAnsi="Arial" w:cs="Arial"/>
          <w:color w:val="000000"/>
          <w:lang w:eastAsia="ja-JP"/>
        </w:rPr>
        <w:t xml:space="preserve"> the </w:t>
      </w:r>
      <w:r w:rsidR="00087D1A" w:rsidRPr="00967AE2">
        <w:rPr>
          <w:rFonts w:ascii="Arial" w:eastAsia="Malgun Gothic" w:hAnsi="Arial" w:cs="Arial"/>
          <w:color w:val="000000"/>
          <w:lang w:eastAsia="ja-JP"/>
        </w:rPr>
        <w:t>abbreviation</w:t>
      </w:r>
      <w:r w:rsidR="00087D1A">
        <w:rPr>
          <w:rFonts w:ascii="Arial" w:eastAsia="Malgun Gothic" w:hAnsi="Arial" w:cs="Arial"/>
          <w:color w:val="000000"/>
          <w:lang w:eastAsia="ja-JP"/>
        </w:rPr>
        <w:t xml:space="preserve"> “</w:t>
      </w:r>
      <w:r w:rsidR="00087D1A" w:rsidRPr="00967AE2">
        <w:rPr>
          <w:rFonts w:ascii="Arial" w:eastAsia="Malgun Gothic" w:hAnsi="Arial" w:cs="Arial"/>
          <w:b/>
          <w:color w:val="000000"/>
          <w:lang w:eastAsia="ja-JP"/>
        </w:rPr>
        <w:t>TSCAC</w:t>
      </w:r>
      <w:r w:rsidR="00087D1A">
        <w:rPr>
          <w:rFonts w:ascii="Arial" w:eastAsia="Malgun Gothic" w:hAnsi="Arial" w:cs="Arial"/>
          <w:color w:val="000000"/>
          <w:lang w:eastAsia="ja-JP"/>
        </w:rPr>
        <w:t>” but c</w:t>
      </w:r>
      <w:r w:rsidR="00087D1A" w:rsidRPr="00967AE2">
        <w:rPr>
          <w:rFonts w:ascii="Arial" w:eastAsia="Malgun Gothic" w:hAnsi="Arial" w:cs="Arial"/>
          <w:color w:val="000000"/>
          <w:lang w:eastAsia="ja-JP"/>
        </w:rPr>
        <w:t xml:space="preserve">larify </w:t>
      </w:r>
      <w:r w:rsidR="00087D1A" w:rsidRPr="00967AE2">
        <w:rPr>
          <w:rFonts w:ascii="Arial" w:eastAsia="Malgun Gothic" w:hAnsi="Arial" w:cs="Arial"/>
          <w:b/>
          <w:color w:val="000000"/>
          <w:lang w:eastAsia="ja-JP"/>
        </w:rPr>
        <w:t>TSCAC</w:t>
      </w:r>
      <w:r w:rsidR="00087D1A" w:rsidRPr="00967AE2">
        <w:rPr>
          <w:rFonts w:ascii="Arial" w:eastAsia="Malgun Gothic" w:hAnsi="Arial" w:cs="Arial"/>
          <w:color w:val="000000"/>
          <w:lang w:eastAsia="ja-JP"/>
        </w:rPr>
        <w:t xml:space="preserve"> as </w:t>
      </w:r>
      <w:r w:rsidR="00087D1A">
        <w:rPr>
          <w:rFonts w:ascii="Arial" w:eastAsia="Malgun Gothic" w:hAnsi="Arial" w:cs="Arial"/>
          <w:color w:val="000000"/>
          <w:lang w:eastAsia="ja-JP"/>
        </w:rPr>
        <w:t xml:space="preserve">the </w:t>
      </w:r>
      <w:r w:rsidR="00087D1A" w:rsidRPr="00967AE2">
        <w:rPr>
          <w:rFonts w:ascii="Arial" w:eastAsia="Malgun Gothic" w:hAnsi="Arial" w:cs="Arial"/>
          <w:color w:val="000000"/>
          <w:lang w:eastAsia="ja-JP"/>
        </w:rPr>
        <w:t xml:space="preserve">abbreviation </w:t>
      </w:r>
      <w:r w:rsidR="00087D1A">
        <w:rPr>
          <w:rFonts w:ascii="Arial" w:eastAsia="Malgun Gothic" w:hAnsi="Arial" w:cs="Arial"/>
          <w:color w:val="000000"/>
          <w:lang w:eastAsia="ja-JP"/>
        </w:rPr>
        <w:t xml:space="preserve">of </w:t>
      </w:r>
      <w:r w:rsidR="00087D1A" w:rsidRPr="00967AE2">
        <w:rPr>
          <w:rFonts w:ascii="Arial" w:eastAsia="Malgun Gothic" w:hAnsi="Arial" w:cs="Arial"/>
          <w:color w:val="000000"/>
          <w:lang w:eastAsia="ja-JP"/>
        </w:rPr>
        <w:t>Traffic Assistance Container</w:t>
      </w:r>
    </w:p>
    <w:p w14:paraId="2B502F68" w14:textId="699083FB" w:rsidR="00087D1A" w:rsidRPr="00967AE2" w:rsidRDefault="006F32B5" w:rsidP="00087D1A">
      <w:pPr>
        <w:numPr>
          <w:ilvl w:val="2"/>
          <w:numId w:val="5"/>
        </w:numPr>
        <w:contextualSpacing/>
        <w:rPr>
          <w:rFonts w:ascii="Arial" w:eastAsia="Malgun Gothic" w:hAnsi="Arial" w:cs="Arial"/>
          <w:color w:val="000000"/>
          <w:lang w:eastAsia="ja-JP"/>
        </w:rPr>
      </w:pPr>
      <w:r>
        <w:rPr>
          <w:rFonts w:asciiTheme="minorEastAsia" w:hAnsiTheme="minorEastAsia" w:cs="Arial" w:hint="eastAsia"/>
          <w:color w:val="000000"/>
          <w:lang w:eastAsia="zh-CN"/>
        </w:rPr>
        <w:t>keep</w:t>
      </w:r>
      <w:r w:rsidR="00087D1A">
        <w:rPr>
          <w:rFonts w:ascii="Arial" w:eastAsia="Malgun Gothic" w:hAnsi="Arial" w:cs="Arial"/>
          <w:color w:val="000000"/>
          <w:lang w:eastAsia="ja-JP"/>
        </w:rPr>
        <w:t xml:space="preserve"> the </w:t>
      </w:r>
      <w:r w:rsidR="00087D1A" w:rsidRPr="00967AE2">
        <w:rPr>
          <w:rFonts w:ascii="Arial" w:eastAsia="Malgun Gothic" w:hAnsi="Arial" w:cs="Arial"/>
          <w:color w:val="000000"/>
          <w:lang w:eastAsia="ja-JP"/>
        </w:rPr>
        <w:t>abbreviation</w:t>
      </w:r>
      <w:r w:rsidR="00087D1A">
        <w:rPr>
          <w:rFonts w:ascii="Arial" w:eastAsia="Malgun Gothic" w:hAnsi="Arial" w:cs="Arial"/>
          <w:color w:val="000000"/>
          <w:lang w:eastAsia="ja-JP"/>
        </w:rPr>
        <w:t xml:space="preserve"> “</w:t>
      </w:r>
      <w:r w:rsidR="00087D1A" w:rsidRPr="00967AE2">
        <w:rPr>
          <w:rFonts w:ascii="Arial" w:eastAsia="Malgun Gothic" w:hAnsi="Arial" w:cs="Arial"/>
          <w:b/>
          <w:color w:val="000000"/>
          <w:lang w:eastAsia="ja-JP"/>
        </w:rPr>
        <w:t>TSCAI</w:t>
      </w:r>
      <w:r w:rsidR="00087D1A">
        <w:rPr>
          <w:rFonts w:ascii="Arial" w:eastAsia="Malgun Gothic" w:hAnsi="Arial" w:cs="Arial"/>
          <w:b/>
          <w:color w:val="000000"/>
          <w:lang w:eastAsia="ja-JP"/>
        </w:rPr>
        <w:t>”</w:t>
      </w:r>
      <w:r w:rsidR="00087D1A" w:rsidRPr="00967AE2">
        <w:rPr>
          <w:rFonts w:ascii="Arial" w:eastAsia="Malgun Gothic" w:hAnsi="Arial" w:cs="Arial"/>
          <w:color w:val="000000"/>
          <w:lang w:eastAsia="ja-JP"/>
        </w:rPr>
        <w:t xml:space="preserve"> </w:t>
      </w:r>
      <w:r w:rsidR="00087D1A">
        <w:rPr>
          <w:rFonts w:ascii="Arial" w:eastAsia="Malgun Gothic" w:hAnsi="Arial" w:cs="Arial"/>
          <w:color w:val="000000"/>
          <w:lang w:eastAsia="ja-JP"/>
        </w:rPr>
        <w:t xml:space="preserve">but clarify </w:t>
      </w:r>
      <w:r w:rsidR="00087D1A" w:rsidRPr="00967AE2">
        <w:rPr>
          <w:rFonts w:ascii="Arial" w:eastAsia="Malgun Gothic" w:hAnsi="Arial" w:cs="Arial"/>
          <w:b/>
          <w:color w:val="000000"/>
          <w:lang w:eastAsia="ja-JP"/>
        </w:rPr>
        <w:t>TSCA</w:t>
      </w:r>
      <w:r w:rsidR="00087D1A">
        <w:rPr>
          <w:rFonts w:ascii="Arial" w:eastAsia="Malgun Gothic" w:hAnsi="Arial" w:cs="Arial"/>
          <w:color w:val="000000"/>
          <w:lang w:eastAsia="ja-JP"/>
        </w:rPr>
        <w:t xml:space="preserve">I </w:t>
      </w:r>
      <w:r w:rsidR="00087D1A" w:rsidRPr="00967AE2">
        <w:rPr>
          <w:rFonts w:ascii="Arial" w:eastAsia="Malgun Gothic" w:hAnsi="Arial" w:cs="Arial"/>
          <w:color w:val="000000"/>
          <w:lang w:eastAsia="ja-JP"/>
        </w:rPr>
        <w:t xml:space="preserve">as </w:t>
      </w:r>
      <w:r w:rsidR="00087D1A">
        <w:rPr>
          <w:rFonts w:ascii="Arial" w:eastAsia="Malgun Gothic" w:hAnsi="Arial" w:cs="Arial"/>
          <w:color w:val="000000"/>
          <w:lang w:eastAsia="ja-JP"/>
        </w:rPr>
        <w:t xml:space="preserve">the </w:t>
      </w:r>
      <w:r w:rsidR="00087D1A" w:rsidRPr="00967AE2">
        <w:rPr>
          <w:rFonts w:ascii="Arial" w:eastAsia="Malgun Gothic" w:hAnsi="Arial" w:cs="Arial"/>
          <w:color w:val="000000"/>
          <w:lang w:eastAsia="ja-JP"/>
        </w:rPr>
        <w:t xml:space="preserve">abbreviation </w:t>
      </w:r>
      <w:r w:rsidR="00087D1A">
        <w:rPr>
          <w:rFonts w:ascii="Arial" w:eastAsia="Malgun Gothic" w:hAnsi="Arial" w:cs="Arial"/>
          <w:color w:val="000000"/>
          <w:lang w:eastAsia="ja-JP"/>
        </w:rPr>
        <w:t xml:space="preserve">of </w:t>
      </w:r>
      <w:r w:rsidR="00087D1A" w:rsidRPr="00967AE2">
        <w:rPr>
          <w:rFonts w:ascii="Arial" w:eastAsia="Malgun Gothic" w:hAnsi="Arial" w:cs="Arial"/>
          <w:color w:val="000000"/>
          <w:lang w:eastAsia="ja-JP"/>
        </w:rPr>
        <w:t>Traffic Assistance Information.</w:t>
      </w:r>
      <w:r w:rsidR="00087D1A" w:rsidRPr="00967AE2">
        <w:rPr>
          <w:rFonts w:ascii="Arial" w:eastAsia="Malgun Gothic" w:hAnsi="Arial" w:cs="Arial" w:hint="eastAsia"/>
          <w:color w:val="000000"/>
          <w:lang w:eastAsia="ja-JP"/>
        </w:rPr>
        <w:t xml:space="preserve"> </w:t>
      </w:r>
    </w:p>
    <w:p w14:paraId="7AD74561" w14:textId="77777777" w:rsidR="00087D1A" w:rsidRPr="00087D1A" w:rsidRDefault="00087D1A" w:rsidP="00087D1A">
      <w:pPr>
        <w:pStyle w:val="a7"/>
        <w:rPr>
          <w:b/>
        </w:rPr>
      </w:pPr>
    </w:p>
    <w:p w14:paraId="3E82871A" w14:textId="3085C33E" w:rsidR="00087D1A" w:rsidRPr="00087D1A" w:rsidRDefault="00087D1A">
      <w:pPr>
        <w:pStyle w:val="a7"/>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E82871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82871A" w16cid:durableId="27D95E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CC29E" w14:textId="77777777" w:rsidR="00771D92" w:rsidRDefault="00771D92">
      <w:pPr>
        <w:spacing w:after="0"/>
      </w:pPr>
      <w:r>
        <w:separator/>
      </w:r>
    </w:p>
  </w:endnote>
  <w:endnote w:type="continuationSeparator" w:id="0">
    <w:p w14:paraId="076217DD" w14:textId="77777777" w:rsidR="00771D92" w:rsidRDefault="00771D92">
      <w:pPr>
        <w:spacing w:after="0"/>
      </w:pPr>
      <w:r>
        <w:continuationSeparator/>
      </w:r>
    </w:p>
  </w:endnote>
  <w:endnote w:type="continuationNotice" w:id="1">
    <w:p w14:paraId="27D9C641" w14:textId="77777777" w:rsidR="00771D92" w:rsidRDefault="00771D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3F7A4" w14:textId="77777777" w:rsidR="00771D92" w:rsidRDefault="00771D92">
      <w:pPr>
        <w:spacing w:after="0"/>
      </w:pPr>
      <w:r>
        <w:separator/>
      </w:r>
    </w:p>
  </w:footnote>
  <w:footnote w:type="continuationSeparator" w:id="0">
    <w:p w14:paraId="0178CF4B" w14:textId="77777777" w:rsidR="00771D92" w:rsidRDefault="00771D92">
      <w:pPr>
        <w:spacing w:after="0"/>
      </w:pPr>
      <w:r>
        <w:continuationSeparator/>
      </w:r>
    </w:p>
  </w:footnote>
  <w:footnote w:type="continuationNotice" w:id="1">
    <w:p w14:paraId="4B0E3789" w14:textId="77777777" w:rsidR="00771D92" w:rsidRDefault="00771D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E0F57" w14:textId="77777777" w:rsidR="00B3087B" w:rsidRDefault="00B3087B">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66761"/>
    <w:multiLevelType w:val="hybridMultilevel"/>
    <w:tmpl w:val="D9F87B98"/>
    <w:lvl w:ilvl="0" w:tplc="5F722EB2">
      <w:start w:val="6"/>
      <w:numFmt w:val="bullet"/>
      <w:lvlText w:val="-"/>
      <w:lvlJc w:val="left"/>
      <w:pPr>
        <w:ind w:left="590" w:hanging="360"/>
      </w:pPr>
      <w:rPr>
        <w:rFonts w:ascii="等线" w:eastAsia="等线" w:hAnsi="等线" w:cstheme="minorBidi" w:hint="eastAsia"/>
      </w:rPr>
    </w:lvl>
    <w:lvl w:ilvl="1" w:tplc="04090003">
      <w:start w:val="1"/>
      <w:numFmt w:val="bullet"/>
      <w:lvlText w:val=""/>
      <w:lvlJc w:val="left"/>
      <w:pPr>
        <w:ind w:left="1070" w:hanging="420"/>
      </w:pPr>
      <w:rPr>
        <w:rFonts w:ascii="Wingdings" w:hAnsi="Wingdings" w:hint="default"/>
      </w:rPr>
    </w:lvl>
    <w:lvl w:ilvl="2" w:tplc="04090005">
      <w:start w:val="1"/>
      <w:numFmt w:val="bullet"/>
      <w:lvlText w:val=""/>
      <w:lvlJc w:val="left"/>
      <w:pPr>
        <w:ind w:left="1490" w:hanging="420"/>
      </w:pPr>
      <w:rPr>
        <w:rFonts w:ascii="Wingdings" w:hAnsi="Wingdings" w:hint="default"/>
      </w:rPr>
    </w:lvl>
    <w:lvl w:ilvl="3" w:tplc="04090001">
      <w:start w:val="1"/>
      <w:numFmt w:val="bullet"/>
      <w:lvlText w:val=""/>
      <w:lvlJc w:val="left"/>
      <w:pPr>
        <w:ind w:left="1910" w:hanging="420"/>
      </w:pPr>
      <w:rPr>
        <w:rFonts w:ascii="Wingdings" w:hAnsi="Wingdings" w:hint="default"/>
      </w:rPr>
    </w:lvl>
    <w:lvl w:ilvl="4" w:tplc="04090003">
      <w:start w:val="1"/>
      <w:numFmt w:val="bullet"/>
      <w:lvlText w:val=""/>
      <w:lvlJc w:val="left"/>
      <w:pPr>
        <w:ind w:left="2330" w:hanging="420"/>
      </w:pPr>
      <w:rPr>
        <w:rFonts w:ascii="Wingdings" w:hAnsi="Wingdings" w:hint="default"/>
      </w:rPr>
    </w:lvl>
    <w:lvl w:ilvl="5" w:tplc="04090005">
      <w:start w:val="1"/>
      <w:numFmt w:val="bullet"/>
      <w:lvlText w:val=""/>
      <w:lvlJc w:val="left"/>
      <w:pPr>
        <w:ind w:left="2750" w:hanging="420"/>
      </w:pPr>
      <w:rPr>
        <w:rFonts w:ascii="Wingdings" w:hAnsi="Wingdings" w:hint="default"/>
      </w:rPr>
    </w:lvl>
    <w:lvl w:ilvl="6" w:tplc="04090001">
      <w:start w:val="1"/>
      <w:numFmt w:val="bullet"/>
      <w:lvlText w:val=""/>
      <w:lvlJc w:val="left"/>
      <w:pPr>
        <w:ind w:left="3170" w:hanging="420"/>
      </w:pPr>
      <w:rPr>
        <w:rFonts w:ascii="Wingdings" w:hAnsi="Wingdings" w:hint="default"/>
      </w:rPr>
    </w:lvl>
    <w:lvl w:ilvl="7" w:tplc="04090003">
      <w:start w:val="1"/>
      <w:numFmt w:val="bullet"/>
      <w:lvlText w:val=""/>
      <w:lvlJc w:val="left"/>
      <w:pPr>
        <w:ind w:left="3590" w:hanging="420"/>
      </w:pPr>
      <w:rPr>
        <w:rFonts w:ascii="Wingdings" w:hAnsi="Wingdings" w:hint="default"/>
      </w:rPr>
    </w:lvl>
    <w:lvl w:ilvl="8" w:tplc="04090005">
      <w:start w:val="1"/>
      <w:numFmt w:val="bullet"/>
      <w:lvlText w:val=""/>
      <w:lvlJc w:val="left"/>
      <w:pPr>
        <w:ind w:left="4010" w:hanging="420"/>
      </w:pPr>
      <w:rPr>
        <w:rFonts w:ascii="Wingdings" w:hAnsi="Wingdings" w:hint="default"/>
      </w:rPr>
    </w:lvl>
  </w:abstractNum>
  <w:abstractNum w:abstractNumId="1"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2C74AE0"/>
    <w:multiLevelType w:val="hybridMultilevel"/>
    <w:tmpl w:val="F07C8602"/>
    <w:lvl w:ilvl="0" w:tplc="7A523372">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1A02C7"/>
    <w:multiLevelType w:val="hybridMultilevel"/>
    <w:tmpl w:val="380EBEAC"/>
    <w:lvl w:ilvl="0" w:tplc="645A3FE2">
      <w:start w:val="5"/>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E71"/>
    <w:rsid w:val="00016A7E"/>
    <w:rsid w:val="0002237B"/>
    <w:rsid w:val="00022E4A"/>
    <w:rsid w:val="0002441B"/>
    <w:rsid w:val="000279DA"/>
    <w:rsid w:val="00027EF0"/>
    <w:rsid w:val="0003199E"/>
    <w:rsid w:val="000336AF"/>
    <w:rsid w:val="000413A9"/>
    <w:rsid w:val="00047B90"/>
    <w:rsid w:val="00051FBC"/>
    <w:rsid w:val="00055A12"/>
    <w:rsid w:val="000643FB"/>
    <w:rsid w:val="000649B0"/>
    <w:rsid w:val="000676A1"/>
    <w:rsid w:val="00072192"/>
    <w:rsid w:val="00073AFB"/>
    <w:rsid w:val="00074D4C"/>
    <w:rsid w:val="000762AE"/>
    <w:rsid w:val="00076FBB"/>
    <w:rsid w:val="000801D8"/>
    <w:rsid w:val="00080F13"/>
    <w:rsid w:val="000814D5"/>
    <w:rsid w:val="00081917"/>
    <w:rsid w:val="000838FA"/>
    <w:rsid w:val="00084010"/>
    <w:rsid w:val="000854FE"/>
    <w:rsid w:val="00087D1A"/>
    <w:rsid w:val="00090303"/>
    <w:rsid w:val="00090AC2"/>
    <w:rsid w:val="00094301"/>
    <w:rsid w:val="000946F0"/>
    <w:rsid w:val="000975E9"/>
    <w:rsid w:val="000A06CB"/>
    <w:rsid w:val="000A06FC"/>
    <w:rsid w:val="000A4443"/>
    <w:rsid w:val="000A536E"/>
    <w:rsid w:val="000A6394"/>
    <w:rsid w:val="000B5354"/>
    <w:rsid w:val="000B5843"/>
    <w:rsid w:val="000B7FED"/>
    <w:rsid w:val="000C038A"/>
    <w:rsid w:val="000C2F83"/>
    <w:rsid w:val="000C3DB1"/>
    <w:rsid w:val="000C5A16"/>
    <w:rsid w:val="000C6598"/>
    <w:rsid w:val="000C7ACD"/>
    <w:rsid w:val="000D2BD4"/>
    <w:rsid w:val="000D44B3"/>
    <w:rsid w:val="000D51A2"/>
    <w:rsid w:val="000D59F2"/>
    <w:rsid w:val="000E3D56"/>
    <w:rsid w:val="000E6D46"/>
    <w:rsid w:val="000F1713"/>
    <w:rsid w:val="000F26DC"/>
    <w:rsid w:val="000F2903"/>
    <w:rsid w:val="000F30D1"/>
    <w:rsid w:val="000F3A41"/>
    <w:rsid w:val="000F5DF1"/>
    <w:rsid w:val="00101539"/>
    <w:rsid w:val="00102DBC"/>
    <w:rsid w:val="001039FA"/>
    <w:rsid w:val="00105823"/>
    <w:rsid w:val="00107979"/>
    <w:rsid w:val="00112740"/>
    <w:rsid w:val="00113485"/>
    <w:rsid w:val="0011360F"/>
    <w:rsid w:val="00114699"/>
    <w:rsid w:val="00114B5C"/>
    <w:rsid w:val="00116F2E"/>
    <w:rsid w:val="001208C1"/>
    <w:rsid w:val="00120AC9"/>
    <w:rsid w:val="00121E7E"/>
    <w:rsid w:val="00124F68"/>
    <w:rsid w:val="0012633E"/>
    <w:rsid w:val="001304B1"/>
    <w:rsid w:val="00132065"/>
    <w:rsid w:val="0013793D"/>
    <w:rsid w:val="00137C15"/>
    <w:rsid w:val="0014094B"/>
    <w:rsid w:val="00144E84"/>
    <w:rsid w:val="00145D43"/>
    <w:rsid w:val="00154AEB"/>
    <w:rsid w:val="00155D5E"/>
    <w:rsid w:val="00160461"/>
    <w:rsid w:val="00161591"/>
    <w:rsid w:val="00161B14"/>
    <w:rsid w:val="001639F0"/>
    <w:rsid w:val="00164F13"/>
    <w:rsid w:val="00165F8A"/>
    <w:rsid w:val="001666FA"/>
    <w:rsid w:val="00170033"/>
    <w:rsid w:val="00174DFE"/>
    <w:rsid w:val="0018078B"/>
    <w:rsid w:val="00183E9A"/>
    <w:rsid w:val="0018424D"/>
    <w:rsid w:val="0018702E"/>
    <w:rsid w:val="00187C58"/>
    <w:rsid w:val="0019036D"/>
    <w:rsid w:val="00190779"/>
    <w:rsid w:val="001925F1"/>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5583"/>
    <w:rsid w:val="001C7582"/>
    <w:rsid w:val="001D302C"/>
    <w:rsid w:val="001E097C"/>
    <w:rsid w:val="001E192B"/>
    <w:rsid w:val="001E1A3F"/>
    <w:rsid w:val="001E1B52"/>
    <w:rsid w:val="001E3CB2"/>
    <w:rsid w:val="001E41F3"/>
    <w:rsid w:val="001E4DDE"/>
    <w:rsid w:val="001F095A"/>
    <w:rsid w:val="001F3148"/>
    <w:rsid w:val="001F3789"/>
    <w:rsid w:val="0020642D"/>
    <w:rsid w:val="00206636"/>
    <w:rsid w:val="0020768B"/>
    <w:rsid w:val="00210788"/>
    <w:rsid w:val="0021294D"/>
    <w:rsid w:val="0021532D"/>
    <w:rsid w:val="002240A8"/>
    <w:rsid w:val="00226DC5"/>
    <w:rsid w:val="00227A85"/>
    <w:rsid w:val="002320AF"/>
    <w:rsid w:val="0023359E"/>
    <w:rsid w:val="00237FC0"/>
    <w:rsid w:val="00243EDA"/>
    <w:rsid w:val="00244030"/>
    <w:rsid w:val="00244127"/>
    <w:rsid w:val="00245393"/>
    <w:rsid w:val="002471B9"/>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F71"/>
    <w:rsid w:val="0029773C"/>
    <w:rsid w:val="002A4896"/>
    <w:rsid w:val="002A6D92"/>
    <w:rsid w:val="002A6F3F"/>
    <w:rsid w:val="002A73DF"/>
    <w:rsid w:val="002A73F1"/>
    <w:rsid w:val="002B0876"/>
    <w:rsid w:val="002B126D"/>
    <w:rsid w:val="002B171E"/>
    <w:rsid w:val="002B21DF"/>
    <w:rsid w:val="002B2831"/>
    <w:rsid w:val="002B5741"/>
    <w:rsid w:val="002B6AA1"/>
    <w:rsid w:val="002C10BD"/>
    <w:rsid w:val="002C3748"/>
    <w:rsid w:val="002C4632"/>
    <w:rsid w:val="002C7306"/>
    <w:rsid w:val="002C73EB"/>
    <w:rsid w:val="002E472E"/>
    <w:rsid w:val="002E666C"/>
    <w:rsid w:val="002F030E"/>
    <w:rsid w:val="002F043A"/>
    <w:rsid w:val="002F1F41"/>
    <w:rsid w:val="002F2DDB"/>
    <w:rsid w:val="002F465D"/>
    <w:rsid w:val="002F5EF6"/>
    <w:rsid w:val="002F7736"/>
    <w:rsid w:val="00302544"/>
    <w:rsid w:val="0030264A"/>
    <w:rsid w:val="0030346B"/>
    <w:rsid w:val="003045E5"/>
    <w:rsid w:val="00305409"/>
    <w:rsid w:val="00310DE3"/>
    <w:rsid w:val="00310F33"/>
    <w:rsid w:val="003118E8"/>
    <w:rsid w:val="0031612D"/>
    <w:rsid w:val="0032222E"/>
    <w:rsid w:val="00325FB3"/>
    <w:rsid w:val="00333097"/>
    <w:rsid w:val="00334213"/>
    <w:rsid w:val="00335112"/>
    <w:rsid w:val="0033533A"/>
    <w:rsid w:val="00335962"/>
    <w:rsid w:val="00335C17"/>
    <w:rsid w:val="00337EE9"/>
    <w:rsid w:val="00343294"/>
    <w:rsid w:val="003437F7"/>
    <w:rsid w:val="00345B6F"/>
    <w:rsid w:val="00352133"/>
    <w:rsid w:val="0035267E"/>
    <w:rsid w:val="00354C1F"/>
    <w:rsid w:val="003609EF"/>
    <w:rsid w:val="0036231A"/>
    <w:rsid w:val="00366925"/>
    <w:rsid w:val="003679BE"/>
    <w:rsid w:val="00372FEE"/>
    <w:rsid w:val="00374DD4"/>
    <w:rsid w:val="003777C1"/>
    <w:rsid w:val="00383093"/>
    <w:rsid w:val="00390D0B"/>
    <w:rsid w:val="003934CB"/>
    <w:rsid w:val="00394C91"/>
    <w:rsid w:val="0039509B"/>
    <w:rsid w:val="00395C77"/>
    <w:rsid w:val="003A4300"/>
    <w:rsid w:val="003A4C96"/>
    <w:rsid w:val="003A6212"/>
    <w:rsid w:val="003C3F1F"/>
    <w:rsid w:val="003D5C94"/>
    <w:rsid w:val="003E1A36"/>
    <w:rsid w:val="003E2764"/>
    <w:rsid w:val="003F0CA6"/>
    <w:rsid w:val="003F2039"/>
    <w:rsid w:val="003F2535"/>
    <w:rsid w:val="003F3C36"/>
    <w:rsid w:val="0040020A"/>
    <w:rsid w:val="004005C0"/>
    <w:rsid w:val="004010A9"/>
    <w:rsid w:val="004017E3"/>
    <w:rsid w:val="0040209B"/>
    <w:rsid w:val="00404838"/>
    <w:rsid w:val="00410138"/>
    <w:rsid w:val="00410371"/>
    <w:rsid w:val="00410BB1"/>
    <w:rsid w:val="004141A9"/>
    <w:rsid w:val="00417154"/>
    <w:rsid w:val="00421292"/>
    <w:rsid w:val="0042262E"/>
    <w:rsid w:val="004242F1"/>
    <w:rsid w:val="00424649"/>
    <w:rsid w:val="00424DA6"/>
    <w:rsid w:val="00425870"/>
    <w:rsid w:val="0042757C"/>
    <w:rsid w:val="004379A8"/>
    <w:rsid w:val="00447772"/>
    <w:rsid w:val="004509AF"/>
    <w:rsid w:val="004521A8"/>
    <w:rsid w:val="004562DF"/>
    <w:rsid w:val="00456CE3"/>
    <w:rsid w:val="00456D34"/>
    <w:rsid w:val="00457018"/>
    <w:rsid w:val="00460212"/>
    <w:rsid w:val="004643BC"/>
    <w:rsid w:val="00464EC6"/>
    <w:rsid w:val="00466397"/>
    <w:rsid w:val="004678EB"/>
    <w:rsid w:val="00472D09"/>
    <w:rsid w:val="00476215"/>
    <w:rsid w:val="00476FEB"/>
    <w:rsid w:val="00481DBD"/>
    <w:rsid w:val="00487055"/>
    <w:rsid w:val="00490683"/>
    <w:rsid w:val="004925EE"/>
    <w:rsid w:val="00493FB2"/>
    <w:rsid w:val="00494C9F"/>
    <w:rsid w:val="004973F1"/>
    <w:rsid w:val="004977ED"/>
    <w:rsid w:val="004A0A18"/>
    <w:rsid w:val="004A0CD4"/>
    <w:rsid w:val="004A5DE8"/>
    <w:rsid w:val="004A70A6"/>
    <w:rsid w:val="004B2875"/>
    <w:rsid w:val="004B3B8B"/>
    <w:rsid w:val="004B6EE3"/>
    <w:rsid w:val="004B75B7"/>
    <w:rsid w:val="004C368E"/>
    <w:rsid w:val="004C546E"/>
    <w:rsid w:val="004C7A3C"/>
    <w:rsid w:val="004D49AF"/>
    <w:rsid w:val="004D4C12"/>
    <w:rsid w:val="004E20D2"/>
    <w:rsid w:val="004E22A1"/>
    <w:rsid w:val="004E2A9F"/>
    <w:rsid w:val="004E3A15"/>
    <w:rsid w:val="004F22F4"/>
    <w:rsid w:val="004F233E"/>
    <w:rsid w:val="004F2363"/>
    <w:rsid w:val="004F25DF"/>
    <w:rsid w:val="004F2815"/>
    <w:rsid w:val="004F51F6"/>
    <w:rsid w:val="00501D33"/>
    <w:rsid w:val="0050486F"/>
    <w:rsid w:val="00504AD8"/>
    <w:rsid w:val="00512FD0"/>
    <w:rsid w:val="005141D9"/>
    <w:rsid w:val="00514B88"/>
    <w:rsid w:val="0051580D"/>
    <w:rsid w:val="005246A8"/>
    <w:rsid w:val="0052612C"/>
    <w:rsid w:val="005314EC"/>
    <w:rsid w:val="00535524"/>
    <w:rsid w:val="0053671C"/>
    <w:rsid w:val="00541A48"/>
    <w:rsid w:val="00547111"/>
    <w:rsid w:val="005561B0"/>
    <w:rsid w:val="005575C8"/>
    <w:rsid w:val="00566850"/>
    <w:rsid w:val="00567366"/>
    <w:rsid w:val="00570F8C"/>
    <w:rsid w:val="00573C97"/>
    <w:rsid w:val="00574C4F"/>
    <w:rsid w:val="00580158"/>
    <w:rsid w:val="005847F9"/>
    <w:rsid w:val="005854C0"/>
    <w:rsid w:val="0059197C"/>
    <w:rsid w:val="00592176"/>
    <w:rsid w:val="00592D74"/>
    <w:rsid w:val="00594EC1"/>
    <w:rsid w:val="00596413"/>
    <w:rsid w:val="00596F3D"/>
    <w:rsid w:val="00597785"/>
    <w:rsid w:val="005A2455"/>
    <w:rsid w:val="005A334A"/>
    <w:rsid w:val="005A5B24"/>
    <w:rsid w:val="005A6989"/>
    <w:rsid w:val="005A738C"/>
    <w:rsid w:val="005B0669"/>
    <w:rsid w:val="005B42F6"/>
    <w:rsid w:val="005B5470"/>
    <w:rsid w:val="005B7B46"/>
    <w:rsid w:val="005C336C"/>
    <w:rsid w:val="005D2287"/>
    <w:rsid w:val="005D3C39"/>
    <w:rsid w:val="005D3C6D"/>
    <w:rsid w:val="005D56FB"/>
    <w:rsid w:val="005E2C44"/>
    <w:rsid w:val="005E3D66"/>
    <w:rsid w:val="005E509C"/>
    <w:rsid w:val="005E5455"/>
    <w:rsid w:val="005E5D26"/>
    <w:rsid w:val="005E66B9"/>
    <w:rsid w:val="005E7D0E"/>
    <w:rsid w:val="005F44D7"/>
    <w:rsid w:val="005F7A62"/>
    <w:rsid w:val="00601053"/>
    <w:rsid w:val="00601912"/>
    <w:rsid w:val="006023E7"/>
    <w:rsid w:val="00603F5D"/>
    <w:rsid w:val="00611ACF"/>
    <w:rsid w:val="00621188"/>
    <w:rsid w:val="0062406E"/>
    <w:rsid w:val="006257ED"/>
    <w:rsid w:val="00634119"/>
    <w:rsid w:val="00634FA9"/>
    <w:rsid w:val="00636A1F"/>
    <w:rsid w:val="00643576"/>
    <w:rsid w:val="0064659B"/>
    <w:rsid w:val="00646D92"/>
    <w:rsid w:val="0064782B"/>
    <w:rsid w:val="00650EC2"/>
    <w:rsid w:val="006521FB"/>
    <w:rsid w:val="00653DE4"/>
    <w:rsid w:val="00654745"/>
    <w:rsid w:val="006549DF"/>
    <w:rsid w:val="00656B96"/>
    <w:rsid w:val="006622B5"/>
    <w:rsid w:val="00663E23"/>
    <w:rsid w:val="00665C47"/>
    <w:rsid w:val="00665F4D"/>
    <w:rsid w:val="006660E9"/>
    <w:rsid w:val="006725D2"/>
    <w:rsid w:val="00672F02"/>
    <w:rsid w:val="0068168D"/>
    <w:rsid w:val="00686D35"/>
    <w:rsid w:val="00694D50"/>
    <w:rsid w:val="00695808"/>
    <w:rsid w:val="0069582A"/>
    <w:rsid w:val="006A2B53"/>
    <w:rsid w:val="006A634D"/>
    <w:rsid w:val="006A7325"/>
    <w:rsid w:val="006A7FDC"/>
    <w:rsid w:val="006B0F38"/>
    <w:rsid w:val="006B21F9"/>
    <w:rsid w:val="006B4651"/>
    <w:rsid w:val="006B46FB"/>
    <w:rsid w:val="006C00AE"/>
    <w:rsid w:val="006C573A"/>
    <w:rsid w:val="006D221E"/>
    <w:rsid w:val="006D2A24"/>
    <w:rsid w:val="006D67BD"/>
    <w:rsid w:val="006E1022"/>
    <w:rsid w:val="006E21FB"/>
    <w:rsid w:val="006E4975"/>
    <w:rsid w:val="006F32B5"/>
    <w:rsid w:val="006F4F26"/>
    <w:rsid w:val="006F607A"/>
    <w:rsid w:val="006F73FC"/>
    <w:rsid w:val="00700177"/>
    <w:rsid w:val="00710A70"/>
    <w:rsid w:val="00710BB0"/>
    <w:rsid w:val="007115D5"/>
    <w:rsid w:val="007144EC"/>
    <w:rsid w:val="0072028E"/>
    <w:rsid w:val="0073033C"/>
    <w:rsid w:val="00730A7D"/>
    <w:rsid w:val="00731EFA"/>
    <w:rsid w:val="00732499"/>
    <w:rsid w:val="0073488A"/>
    <w:rsid w:val="0074018A"/>
    <w:rsid w:val="007411D2"/>
    <w:rsid w:val="007438B2"/>
    <w:rsid w:val="00743D6C"/>
    <w:rsid w:val="00744852"/>
    <w:rsid w:val="0075170A"/>
    <w:rsid w:val="00752131"/>
    <w:rsid w:val="0075441C"/>
    <w:rsid w:val="00755882"/>
    <w:rsid w:val="007628DF"/>
    <w:rsid w:val="00765FF6"/>
    <w:rsid w:val="00771D92"/>
    <w:rsid w:val="00775F0A"/>
    <w:rsid w:val="00776465"/>
    <w:rsid w:val="00776619"/>
    <w:rsid w:val="00777F8F"/>
    <w:rsid w:val="0078293E"/>
    <w:rsid w:val="00784C4E"/>
    <w:rsid w:val="00787106"/>
    <w:rsid w:val="007876CE"/>
    <w:rsid w:val="00791E7E"/>
    <w:rsid w:val="00792342"/>
    <w:rsid w:val="00796929"/>
    <w:rsid w:val="007977A8"/>
    <w:rsid w:val="007A4BB9"/>
    <w:rsid w:val="007B0B11"/>
    <w:rsid w:val="007B33E2"/>
    <w:rsid w:val="007B512A"/>
    <w:rsid w:val="007C03F2"/>
    <w:rsid w:val="007C0733"/>
    <w:rsid w:val="007C0F61"/>
    <w:rsid w:val="007C2097"/>
    <w:rsid w:val="007C3401"/>
    <w:rsid w:val="007C48C9"/>
    <w:rsid w:val="007C540A"/>
    <w:rsid w:val="007D6A07"/>
    <w:rsid w:val="007E3669"/>
    <w:rsid w:val="007E3EFD"/>
    <w:rsid w:val="007E4471"/>
    <w:rsid w:val="007F1B81"/>
    <w:rsid w:val="007F3603"/>
    <w:rsid w:val="007F3A0E"/>
    <w:rsid w:val="007F6C2A"/>
    <w:rsid w:val="007F7259"/>
    <w:rsid w:val="00803881"/>
    <w:rsid w:val="008040A8"/>
    <w:rsid w:val="00807B11"/>
    <w:rsid w:val="00814921"/>
    <w:rsid w:val="00822624"/>
    <w:rsid w:val="00824063"/>
    <w:rsid w:val="008279FA"/>
    <w:rsid w:val="0083004F"/>
    <w:rsid w:val="00830A2D"/>
    <w:rsid w:val="008311CC"/>
    <w:rsid w:val="0083543C"/>
    <w:rsid w:val="00843A7D"/>
    <w:rsid w:val="00843D5A"/>
    <w:rsid w:val="008442BF"/>
    <w:rsid w:val="00846EA1"/>
    <w:rsid w:val="008570D1"/>
    <w:rsid w:val="00860468"/>
    <w:rsid w:val="008613B3"/>
    <w:rsid w:val="00861E9B"/>
    <w:rsid w:val="008626E7"/>
    <w:rsid w:val="00862E19"/>
    <w:rsid w:val="008674D9"/>
    <w:rsid w:val="008701CE"/>
    <w:rsid w:val="00870EE7"/>
    <w:rsid w:val="00874A36"/>
    <w:rsid w:val="008813D4"/>
    <w:rsid w:val="008863B9"/>
    <w:rsid w:val="00886EEA"/>
    <w:rsid w:val="00890463"/>
    <w:rsid w:val="00894FAC"/>
    <w:rsid w:val="008A051A"/>
    <w:rsid w:val="008A105B"/>
    <w:rsid w:val="008A3D9D"/>
    <w:rsid w:val="008A3F50"/>
    <w:rsid w:val="008A4295"/>
    <w:rsid w:val="008A45A6"/>
    <w:rsid w:val="008A6B0B"/>
    <w:rsid w:val="008A7E3F"/>
    <w:rsid w:val="008B4144"/>
    <w:rsid w:val="008C220A"/>
    <w:rsid w:val="008D108E"/>
    <w:rsid w:val="008D14CF"/>
    <w:rsid w:val="008D18F5"/>
    <w:rsid w:val="008D3CCC"/>
    <w:rsid w:val="008E3DC1"/>
    <w:rsid w:val="008E4E31"/>
    <w:rsid w:val="008E52FE"/>
    <w:rsid w:val="008E721E"/>
    <w:rsid w:val="008F3789"/>
    <w:rsid w:val="008F3A4F"/>
    <w:rsid w:val="008F5DEA"/>
    <w:rsid w:val="008F686C"/>
    <w:rsid w:val="008F7BBA"/>
    <w:rsid w:val="00903AF5"/>
    <w:rsid w:val="0090585A"/>
    <w:rsid w:val="00905B09"/>
    <w:rsid w:val="00906030"/>
    <w:rsid w:val="0090790E"/>
    <w:rsid w:val="0091147B"/>
    <w:rsid w:val="009148DE"/>
    <w:rsid w:val="009160A4"/>
    <w:rsid w:val="009203BF"/>
    <w:rsid w:val="0092479B"/>
    <w:rsid w:val="009319C0"/>
    <w:rsid w:val="0093248D"/>
    <w:rsid w:val="0093705B"/>
    <w:rsid w:val="00937C9D"/>
    <w:rsid w:val="009417E3"/>
    <w:rsid w:val="00941E30"/>
    <w:rsid w:val="00942589"/>
    <w:rsid w:val="00943B27"/>
    <w:rsid w:val="00945BAB"/>
    <w:rsid w:val="00945F71"/>
    <w:rsid w:val="009548D4"/>
    <w:rsid w:val="00966544"/>
    <w:rsid w:val="00966603"/>
    <w:rsid w:val="00967AE2"/>
    <w:rsid w:val="00971829"/>
    <w:rsid w:val="00973E7D"/>
    <w:rsid w:val="009748CD"/>
    <w:rsid w:val="00976994"/>
    <w:rsid w:val="009777D9"/>
    <w:rsid w:val="0098322C"/>
    <w:rsid w:val="009834D4"/>
    <w:rsid w:val="00984D87"/>
    <w:rsid w:val="00985080"/>
    <w:rsid w:val="00991B88"/>
    <w:rsid w:val="00992665"/>
    <w:rsid w:val="00992819"/>
    <w:rsid w:val="00995C55"/>
    <w:rsid w:val="009A05FF"/>
    <w:rsid w:val="009A06EF"/>
    <w:rsid w:val="009A1DAA"/>
    <w:rsid w:val="009A4FA7"/>
    <w:rsid w:val="009A5753"/>
    <w:rsid w:val="009A579D"/>
    <w:rsid w:val="009A66C2"/>
    <w:rsid w:val="009A71FE"/>
    <w:rsid w:val="009B2891"/>
    <w:rsid w:val="009B6F2F"/>
    <w:rsid w:val="009C7E71"/>
    <w:rsid w:val="009D1496"/>
    <w:rsid w:val="009D547D"/>
    <w:rsid w:val="009E053D"/>
    <w:rsid w:val="009E1CA7"/>
    <w:rsid w:val="009E31EE"/>
    <w:rsid w:val="009E3223"/>
    <w:rsid w:val="009E3297"/>
    <w:rsid w:val="009E5019"/>
    <w:rsid w:val="009E6A1F"/>
    <w:rsid w:val="009F1B1B"/>
    <w:rsid w:val="009F30A7"/>
    <w:rsid w:val="009F3A88"/>
    <w:rsid w:val="009F734F"/>
    <w:rsid w:val="00A02086"/>
    <w:rsid w:val="00A04B21"/>
    <w:rsid w:val="00A060DF"/>
    <w:rsid w:val="00A120B5"/>
    <w:rsid w:val="00A123FE"/>
    <w:rsid w:val="00A12EDE"/>
    <w:rsid w:val="00A246B6"/>
    <w:rsid w:val="00A31FFD"/>
    <w:rsid w:val="00A3241E"/>
    <w:rsid w:val="00A36431"/>
    <w:rsid w:val="00A36BDB"/>
    <w:rsid w:val="00A44C98"/>
    <w:rsid w:val="00A4741A"/>
    <w:rsid w:val="00A477E1"/>
    <w:rsid w:val="00A47E70"/>
    <w:rsid w:val="00A50CF0"/>
    <w:rsid w:val="00A53CE8"/>
    <w:rsid w:val="00A56FBA"/>
    <w:rsid w:val="00A60B0B"/>
    <w:rsid w:val="00A628A5"/>
    <w:rsid w:val="00A64305"/>
    <w:rsid w:val="00A679B7"/>
    <w:rsid w:val="00A70911"/>
    <w:rsid w:val="00A71484"/>
    <w:rsid w:val="00A7288E"/>
    <w:rsid w:val="00A72E02"/>
    <w:rsid w:val="00A73855"/>
    <w:rsid w:val="00A73A8D"/>
    <w:rsid w:val="00A7671C"/>
    <w:rsid w:val="00A77881"/>
    <w:rsid w:val="00A80C69"/>
    <w:rsid w:val="00A81A45"/>
    <w:rsid w:val="00A8465C"/>
    <w:rsid w:val="00A873FC"/>
    <w:rsid w:val="00A94A88"/>
    <w:rsid w:val="00A951EB"/>
    <w:rsid w:val="00AA2CBC"/>
    <w:rsid w:val="00AA2E2E"/>
    <w:rsid w:val="00AA5491"/>
    <w:rsid w:val="00AA6DAD"/>
    <w:rsid w:val="00AA777D"/>
    <w:rsid w:val="00AB0F4C"/>
    <w:rsid w:val="00AB3FFA"/>
    <w:rsid w:val="00AB4D80"/>
    <w:rsid w:val="00AC3DE6"/>
    <w:rsid w:val="00AC5820"/>
    <w:rsid w:val="00AD0D4B"/>
    <w:rsid w:val="00AD16C0"/>
    <w:rsid w:val="00AD1CD8"/>
    <w:rsid w:val="00AD4CA0"/>
    <w:rsid w:val="00AD6035"/>
    <w:rsid w:val="00AE669E"/>
    <w:rsid w:val="00AF115D"/>
    <w:rsid w:val="00AF70B2"/>
    <w:rsid w:val="00B008F9"/>
    <w:rsid w:val="00B14737"/>
    <w:rsid w:val="00B14ACD"/>
    <w:rsid w:val="00B2061E"/>
    <w:rsid w:val="00B236EA"/>
    <w:rsid w:val="00B258BB"/>
    <w:rsid w:val="00B27769"/>
    <w:rsid w:val="00B3087B"/>
    <w:rsid w:val="00B3342B"/>
    <w:rsid w:val="00B3403D"/>
    <w:rsid w:val="00B36900"/>
    <w:rsid w:val="00B372DB"/>
    <w:rsid w:val="00B412BA"/>
    <w:rsid w:val="00B43F5C"/>
    <w:rsid w:val="00B4459B"/>
    <w:rsid w:val="00B453EC"/>
    <w:rsid w:val="00B45FBF"/>
    <w:rsid w:val="00B535E0"/>
    <w:rsid w:val="00B54B99"/>
    <w:rsid w:val="00B56460"/>
    <w:rsid w:val="00B57957"/>
    <w:rsid w:val="00B60B57"/>
    <w:rsid w:val="00B61B63"/>
    <w:rsid w:val="00B629AC"/>
    <w:rsid w:val="00B6331F"/>
    <w:rsid w:val="00B657DB"/>
    <w:rsid w:val="00B66DD4"/>
    <w:rsid w:val="00B67B97"/>
    <w:rsid w:val="00B7419C"/>
    <w:rsid w:val="00B74598"/>
    <w:rsid w:val="00B76D7F"/>
    <w:rsid w:val="00B81910"/>
    <w:rsid w:val="00B82152"/>
    <w:rsid w:val="00B90C8E"/>
    <w:rsid w:val="00B9114E"/>
    <w:rsid w:val="00B91297"/>
    <w:rsid w:val="00B93DE8"/>
    <w:rsid w:val="00B9657F"/>
    <w:rsid w:val="00B968C8"/>
    <w:rsid w:val="00B96D2F"/>
    <w:rsid w:val="00B96EFB"/>
    <w:rsid w:val="00B978D1"/>
    <w:rsid w:val="00BA1111"/>
    <w:rsid w:val="00BA2F6C"/>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E3166"/>
    <w:rsid w:val="00BE3C51"/>
    <w:rsid w:val="00BE4FE8"/>
    <w:rsid w:val="00BE7320"/>
    <w:rsid w:val="00BF085A"/>
    <w:rsid w:val="00BF0D65"/>
    <w:rsid w:val="00BF7553"/>
    <w:rsid w:val="00C036E3"/>
    <w:rsid w:val="00C03744"/>
    <w:rsid w:val="00C0381B"/>
    <w:rsid w:val="00C039B7"/>
    <w:rsid w:val="00C039EC"/>
    <w:rsid w:val="00C04CB9"/>
    <w:rsid w:val="00C10ED2"/>
    <w:rsid w:val="00C11DFA"/>
    <w:rsid w:val="00C142EA"/>
    <w:rsid w:val="00C151A5"/>
    <w:rsid w:val="00C166C5"/>
    <w:rsid w:val="00C1752D"/>
    <w:rsid w:val="00C20E6A"/>
    <w:rsid w:val="00C22737"/>
    <w:rsid w:val="00C22D1E"/>
    <w:rsid w:val="00C33FAF"/>
    <w:rsid w:val="00C34D7C"/>
    <w:rsid w:val="00C41995"/>
    <w:rsid w:val="00C41F84"/>
    <w:rsid w:val="00C42091"/>
    <w:rsid w:val="00C4334D"/>
    <w:rsid w:val="00C43F48"/>
    <w:rsid w:val="00C45154"/>
    <w:rsid w:val="00C4643E"/>
    <w:rsid w:val="00C47CCC"/>
    <w:rsid w:val="00C556A3"/>
    <w:rsid w:val="00C62915"/>
    <w:rsid w:val="00C66045"/>
    <w:rsid w:val="00C662E1"/>
    <w:rsid w:val="00C66BA2"/>
    <w:rsid w:val="00C67D77"/>
    <w:rsid w:val="00C82D98"/>
    <w:rsid w:val="00C85DFE"/>
    <w:rsid w:val="00C870F6"/>
    <w:rsid w:val="00C90021"/>
    <w:rsid w:val="00C90542"/>
    <w:rsid w:val="00C92F1A"/>
    <w:rsid w:val="00C9552A"/>
    <w:rsid w:val="00C95985"/>
    <w:rsid w:val="00C95A8C"/>
    <w:rsid w:val="00CA138F"/>
    <w:rsid w:val="00CA2975"/>
    <w:rsid w:val="00CA7441"/>
    <w:rsid w:val="00CB0174"/>
    <w:rsid w:val="00CB582F"/>
    <w:rsid w:val="00CC437C"/>
    <w:rsid w:val="00CC4678"/>
    <w:rsid w:val="00CC5026"/>
    <w:rsid w:val="00CC68D0"/>
    <w:rsid w:val="00CD3C29"/>
    <w:rsid w:val="00CD5985"/>
    <w:rsid w:val="00CE073E"/>
    <w:rsid w:val="00CE22D1"/>
    <w:rsid w:val="00CE41F6"/>
    <w:rsid w:val="00CE7256"/>
    <w:rsid w:val="00CF560F"/>
    <w:rsid w:val="00CF6EA2"/>
    <w:rsid w:val="00D00027"/>
    <w:rsid w:val="00D0029F"/>
    <w:rsid w:val="00D03247"/>
    <w:rsid w:val="00D034C3"/>
    <w:rsid w:val="00D03F9A"/>
    <w:rsid w:val="00D0694F"/>
    <w:rsid w:val="00D06D51"/>
    <w:rsid w:val="00D07985"/>
    <w:rsid w:val="00D10967"/>
    <w:rsid w:val="00D11F77"/>
    <w:rsid w:val="00D13214"/>
    <w:rsid w:val="00D17077"/>
    <w:rsid w:val="00D202BC"/>
    <w:rsid w:val="00D21A34"/>
    <w:rsid w:val="00D2249C"/>
    <w:rsid w:val="00D22C03"/>
    <w:rsid w:val="00D23BC8"/>
    <w:rsid w:val="00D24991"/>
    <w:rsid w:val="00D25F3E"/>
    <w:rsid w:val="00D31D1D"/>
    <w:rsid w:val="00D324E8"/>
    <w:rsid w:val="00D333C0"/>
    <w:rsid w:val="00D41EF8"/>
    <w:rsid w:val="00D445BE"/>
    <w:rsid w:val="00D4677F"/>
    <w:rsid w:val="00D4773A"/>
    <w:rsid w:val="00D50255"/>
    <w:rsid w:val="00D53C38"/>
    <w:rsid w:val="00D55DCD"/>
    <w:rsid w:val="00D606CA"/>
    <w:rsid w:val="00D61099"/>
    <w:rsid w:val="00D658E3"/>
    <w:rsid w:val="00D66520"/>
    <w:rsid w:val="00D66EE9"/>
    <w:rsid w:val="00D75D0F"/>
    <w:rsid w:val="00D77DFB"/>
    <w:rsid w:val="00D84AE9"/>
    <w:rsid w:val="00D927FF"/>
    <w:rsid w:val="00D944DF"/>
    <w:rsid w:val="00D94F26"/>
    <w:rsid w:val="00D96256"/>
    <w:rsid w:val="00D96519"/>
    <w:rsid w:val="00DA39AC"/>
    <w:rsid w:val="00DA48BE"/>
    <w:rsid w:val="00DA4CE5"/>
    <w:rsid w:val="00DB10E6"/>
    <w:rsid w:val="00DB173E"/>
    <w:rsid w:val="00DB1763"/>
    <w:rsid w:val="00DB449A"/>
    <w:rsid w:val="00DB59D7"/>
    <w:rsid w:val="00DB5D61"/>
    <w:rsid w:val="00DB73C8"/>
    <w:rsid w:val="00DC2C85"/>
    <w:rsid w:val="00DD3592"/>
    <w:rsid w:val="00DD50A5"/>
    <w:rsid w:val="00DD69C4"/>
    <w:rsid w:val="00DE1AC2"/>
    <w:rsid w:val="00DE34CF"/>
    <w:rsid w:val="00DF16DC"/>
    <w:rsid w:val="00DF1BB9"/>
    <w:rsid w:val="00DF484B"/>
    <w:rsid w:val="00DF5551"/>
    <w:rsid w:val="00DF7805"/>
    <w:rsid w:val="00E0124B"/>
    <w:rsid w:val="00E029FA"/>
    <w:rsid w:val="00E03037"/>
    <w:rsid w:val="00E05DFE"/>
    <w:rsid w:val="00E06FFB"/>
    <w:rsid w:val="00E107E4"/>
    <w:rsid w:val="00E12842"/>
    <w:rsid w:val="00E13F3D"/>
    <w:rsid w:val="00E24AFF"/>
    <w:rsid w:val="00E271FE"/>
    <w:rsid w:val="00E3025B"/>
    <w:rsid w:val="00E30772"/>
    <w:rsid w:val="00E34898"/>
    <w:rsid w:val="00E372E0"/>
    <w:rsid w:val="00E375CD"/>
    <w:rsid w:val="00E40877"/>
    <w:rsid w:val="00E44F34"/>
    <w:rsid w:val="00E47662"/>
    <w:rsid w:val="00E53736"/>
    <w:rsid w:val="00E56EE3"/>
    <w:rsid w:val="00E65495"/>
    <w:rsid w:val="00E678F0"/>
    <w:rsid w:val="00E70A1B"/>
    <w:rsid w:val="00E71505"/>
    <w:rsid w:val="00E755DF"/>
    <w:rsid w:val="00E76BFD"/>
    <w:rsid w:val="00E8085B"/>
    <w:rsid w:val="00E87200"/>
    <w:rsid w:val="00E87C3B"/>
    <w:rsid w:val="00E87DFE"/>
    <w:rsid w:val="00E905D4"/>
    <w:rsid w:val="00E9123D"/>
    <w:rsid w:val="00EA0A51"/>
    <w:rsid w:val="00EA6AEE"/>
    <w:rsid w:val="00EB03BA"/>
    <w:rsid w:val="00EB09B7"/>
    <w:rsid w:val="00EB10F3"/>
    <w:rsid w:val="00EB4721"/>
    <w:rsid w:val="00EB516B"/>
    <w:rsid w:val="00EC2263"/>
    <w:rsid w:val="00EC3F2A"/>
    <w:rsid w:val="00EC73A1"/>
    <w:rsid w:val="00ED0AE8"/>
    <w:rsid w:val="00ED1065"/>
    <w:rsid w:val="00ED31C2"/>
    <w:rsid w:val="00ED5D53"/>
    <w:rsid w:val="00ED7420"/>
    <w:rsid w:val="00EE4C8B"/>
    <w:rsid w:val="00EE7D7C"/>
    <w:rsid w:val="00EF7D96"/>
    <w:rsid w:val="00F0729D"/>
    <w:rsid w:val="00F07480"/>
    <w:rsid w:val="00F07B45"/>
    <w:rsid w:val="00F100B0"/>
    <w:rsid w:val="00F12066"/>
    <w:rsid w:val="00F163E2"/>
    <w:rsid w:val="00F17B34"/>
    <w:rsid w:val="00F20F92"/>
    <w:rsid w:val="00F21655"/>
    <w:rsid w:val="00F2550B"/>
    <w:rsid w:val="00F25D98"/>
    <w:rsid w:val="00F26AD5"/>
    <w:rsid w:val="00F300FB"/>
    <w:rsid w:val="00F4015E"/>
    <w:rsid w:val="00F41578"/>
    <w:rsid w:val="00F41A9C"/>
    <w:rsid w:val="00F42253"/>
    <w:rsid w:val="00F4783C"/>
    <w:rsid w:val="00F50C56"/>
    <w:rsid w:val="00F5207A"/>
    <w:rsid w:val="00F523BE"/>
    <w:rsid w:val="00F53E02"/>
    <w:rsid w:val="00F54E74"/>
    <w:rsid w:val="00F55A54"/>
    <w:rsid w:val="00F605F6"/>
    <w:rsid w:val="00F63DA8"/>
    <w:rsid w:val="00F76052"/>
    <w:rsid w:val="00F7714F"/>
    <w:rsid w:val="00F851DF"/>
    <w:rsid w:val="00F90E4C"/>
    <w:rsid w:val="00F912A4"/>
    <w:rsid w:val="00F9369B"/>
    <w:rsid w:val="00F93A15"/>
    <w:rsid w:val="00F950D7"/>
    <w:rsid w:val="00F95D3A"/>
    <w:rsid w:val="00F97A27"/>
    <w:rsid w:val="00FA0D13"/>
    <w:rsid w:val="00FA26E2"/>
    <w:rsid w:val="00FA2E93"/>
    <w:rsid w:val="00FA7121"/>
    <w:rsid w:val="00FA73A1"/>
    <w:rsid w:val="00FB00FB"/>
    <w:rsid w:val="00FB2B44"/>
    <w:rsid w:val="00FB6386"/>
    <w:rsid w:val="00FC07BE"/>
    <w:rsid w:val="00FC30E3"/>
    <w:rsid w:val="00FC371B"/>
    <w:rsid w:val="00FD0767"/>
    <w:rsid w:val="00FD42EA"/>
    <w:rsid w:val="00FD590E"/>
    <w:rsid w:val="00FD677C"/>
    <w:rsid w:val="00FE0855"/>
    <w:rsid w:val="00FE27EE"/>
    <w:rsid w:val="00FE3AAA"/>
    <w:rsid w:val="00FE6B29"/>
    <w:rsid w:val="00FE7263"/>
    <w:rsid w:val="00FE7495"/>
    <w:rsid w:val="00FF2AB1"/>
    <w:rsid w:val="00FF2CC0"/>
    <w:rsid w:val="00FF327C"/>
    <w:rsid w:val="00FF6273"/>
    <w:rsid w:val="217961F5"/>
    <w:rsid w:val="311F0899"/>
    <w:rsid w:val="33637852"/>
    <w:rsid w:val="362D277B"/>
    <w:rsid w:val="37D95311"/>
    <w:rsid w:val="40E0118F"/>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297A5F"/>
  <w15:docId w15:val="{308661CA-E8CD-4FCC-87B6-06E8DB40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327C"/>
    <w:pPr>
      <w:spacing w:after="180"/>
    </w:pPr>
    <w:rPr>
      <w:rFonts w:eastAsiaTheme="minorEastAsia"/>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TOC7">
    <w:name w:val="toc 7"/>
    <w:basedOn w:val="TOC6"/>
    <w:next w:val="a"/>
    <w:semiHidden/>
    <w:qFormat/>
    <w:rsid w:val="00FF327C"/>
    <w:pPr>
      <w:ind w:left="2268" w:hanging="2268"/>
    </w:pPr>
  </w:style>
  <w:style w:type="paragraph" w:styleId="TOC6">
    <w:name w:val="toc 6"/>
    <w:basedOn w:val="TOC5"/>
    <w:next w:val="a"/>
    <w:semiHidden/>
    <w:qFormat/>
    <w:rsid w:val="00FF327C"/>
    <w:pPr>
      <w:ind w:left="1985" w:hanging="1985"/>
    </w:pPr>
  </w:style>
  <w:style w:type="paragraph" w:styleId="TOC5">
    <w:name w:val="toc 5"/>
    <w:basedOn w:val="TOC4"/>
    <w:next w:val="a"/>
    <w:uiPriority w:val="39"/>
    <w:qFormat/>
    <w:rsid w:val="00FF327C"/>
    <w:pPr>
      <w:ind w:left="1701" w:hanging="1701"/>
    </w:pPr>
  </w:style>
  <w:style w:type="paragraph" w:styleId="TOC4">
    <w:name w:val="toc 4"/>
    <w:basedOn w:val="TOC3"/>
    <w:next w:val="a"/>
    <w:uiPriority w:val="39"/>
    <w:qFormat/>
    <w:rsid w:val="00FF327C"/>
    <w:pPr>
      <w:ind w:left="1418" w:hanging="1418"/>
    </w:pPr>
  </w:style>
  <w:style w:type="paragraph" w:styleId="TOC3">
    <w:name w:val="toc 3"/>
    <w:basedOn w:val="TOC2"/>
    <w:next w:val="a"/>
    <w:uiPriority w:val="39"/>
    <w:qFormat/>
    <w:rsid w:val="00FF327C"/>
    <w:pPr>
      <w:ind w:left="1134" w:hanging="1134"/>
    </w:pPr>
  </w:style>
  <w:style w:type="paragraph" w:styleId="TOC2">
    <w:name w:val="toc 2"/>
    <w:basedOn w:val="TOC1"/>
    <w:next w:val="a"/>
    <w:uiPriority w:val="39"/>
    <w:qFormat/>
    <w:rsid w:val="00FF327C"/>
    <w:pPr>
      <w:keepNext w:val="0"/>
      <w:spacing w:before="0"/>
      <w:ind w:left="851" w:hanging="851"/>
    </w:pPr>
    <w:rPr>
      <w:sz w:val="20"/>
    </w:rPr>
  </w:style>
  <w:style w:type="paragraph" w:styleId="TOC1">
    <w:name w:val="toc 1"/>
    <w:next w:val="a"/>
    <w:uiPriority w:val="39"/>
    <w:qFormat/>
    <w:rsid w:val="00FF327C"/>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rsid w:val="00FF327C"/>
    <w:pPr>
      <w:ind w:left="851"/>
    </w:pPr>
  </w:style>
  <w:style w:type="paragraph" w:styleId="a4">
    <w:name w:val="List Number"/>
    <w:basedOn w:val="a3"/>
    <w:qFormat/>
    <w:rsid w:val="00FF327C"/>
  </w:style>
  <w:style w:type="paragraph" w:styleId="41">
    <w:name w:val="List Bullet 4"/>
    <w:basedOn w:val="32"/>
    <w:qFormat/>
    <w:rsid w:val="00FF327C"/>
    <w:pPr>
      <w:ind w:left="1418"/>
    </w:pPr>
  </w:style>
  <w:style w:type="paragraph" w:styleId="32">
    <w:name w:val="List Bullet 3"/>
    <w:basedOn w:val="23"/>
    <w:qFormat/>
    <w:rsid w:val="00FF327C"/>
    <w:pPr>
      <w:ind w:left="1135"/>
    </w:pPr>
  </w:style>
  <w:style w:type="paragraph" w:styleId="23">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1">
    <w:name w:val="List Bullet 5"/>
    <w:basedOn w:val="41"/>
    <w:qFormat/>
    <w:rsid w:val="00FF327C"/>
    <w:pPr>
      <w:ind w:left="1702"/>
    </w:pPr>
  </w:style>
  <w:style w:type="paragraph" w:styleId="TOC8">
    <w:name w:val="toc 8"/>
    <w:basedOn w:val="TOC1"/>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eastAsiaTheme="minorEastAsia"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2">
    <w:name w:val="List 5"/>
    <w:basedOn w:val="42"/>
    <w:qFormat/>
    <w:rsid w:val="00FF327C"/>
    <w:pPr>
      <w:ind w:left="1702"/>
    </w:pPr>
  </w:style>
  <w:style w:type="paragraph" w:styleId="42">
    <w:name w:val="List 4"/>
    <w:basedOn w:val="31"/>
    <w:qFormat/>
    <w:rsid w:val="00FF327C"/>
    <w:pPr>
      <w:ind w:left="1418"/>
    </w:pPr>
  </w:style>
  <w:style w:type="paragraph" w:styleId="TOC9">
    <w:name w:val="toc 9"/>
    <w:basedOn w:val="TOC8"/>
    <w:next w:val="a"/>
    <w:semiHidden/>
    <w:qFormat/>
    <w:rsid w:val="00FF327C"/>
    <w:pPr>
      <w:ind w:left="1418" w:hanging="1418"/>
    </w:pPr>
  </w:style>
  <w:style w:type="paragraph" w:styleId="10">
    <w:name w:val="index 1"/>
    <w:basedOn w:val="a"/>
    <w:next w:val="a"/>
    <w:qFormat/>
    <w:rsid w:val="00FF327C"/>
    <w:pPr>
      <w:keepLines/>
      <w:spacing w:after="0"/>
    </w:pPr>
  </w:style>
  <w:style w:type="paragraph" w:styleId="24">
    <w:name w:val="index 2"/>
    <w:basedOn w:val="10"/>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FF327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2"/>
    <w:qFormat/>
    <w:rsid w:val="00FF327C"/>
  </w:style>
  <w:style w:type="paragraph" w:customStyle="1" w:styleId="B5">
    <w:name w:val="B5"/>
    <w:basedOn w:val="52"/>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eastAsiaTheme="minorEastAsia" w:hAnsi="Arial"/>
      <w:lang w:val="en-GB" w:eastAsia="en-US"/>
    </w:rPr>
  </w:style>
  <w:style w:type="paragraph" w:customStyle="1" w:styleId="tdoc-header">
    <w:name w:val="tdoc-header"/>
    <w:qFormat/>
    <w:rsid w:val="00FF327C"/>
    <w:rPr>
      <w:rFonts w:ascii="Arial" w:eastAsiaTheme="minorEastAsia"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1">
    <w:name w:val="修订1"/>
    <w:hidden/>
    <w:uiPriority w:val="99"/>
    <w:semiHidden/>
    <w:rsid w:val="00FF327C"/>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2">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13">
    <w:name w:val="样式1 字符"/>
    <w:basedOn w:val="a0"/>
    <w:link w:val="14"/>
    <w:locked/>
    <w:rsid w:val="000F2903"/>
    <w:rPr>
      <w:rFonts w:ascii="Arial" w:eastAsiaTheme="majorEastAsia" w:hAnsi="Arial" w:cs="Arial"/>
      <w:b/>
      <w:bCs/>
      <w:color w:val="0000FF"/>
      <w:sz w:val="28"/>
      <w:szCs w:val="28"/>
      <w:lang w:eastAsia="en-US"/>
    </w:rPr>
  </w:style>
  <w:style w:type="paragraph" w:customStyle="1" w:styleId="14">
    <w:name w:val="样式1"/>
    <w:basedOn w:val="af9"/>
    <w:link w:val="13"/>
    <w:qFormat/>
    <w:rsid w:val="000F2903"/>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0F2903"/>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0F2903"/>
    <w:rPr>
      <w:rFonts w:asciiTheme="majorHAnsi" w:eastAsiaTheme="majorEastAsia" w:hAnsiTheme="majorHAnsi" w:cstheme="majorBidi"/>
      <w:b/>
      <w:bCs/>
      <w:sz w:val="32"/>
      <w:szCs w:val="32"/>
      <w:lang w:val="en-GB" w:eastAsia="en-US"/>
    </w:rPr>
  </w:style>
  <w:style w:type="paragraph" w:customStyle="1" w:styleId="afb">
    <w:basedOn w:val="a"/>
    <w:next w:val="af6"/>
    <w:uiPriority w:val="34"/>
    <w:qFormat/>
    <w:rsid w:val="00404838"/>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649945">
      <w:bodyDiv w:val="1"/>
      <w:marLeft w:val="0"/>
      <w:marRight w:val="0"/>
      <w:marTop w:val="0"/>
      <w:marBottom w:val="0"/>
      <w:divBdr>
        <w:top w:val="none" w:sz="0" w:space="0" w:color="auto"/>
        <w:left w:val="none" w:sz="0" w:space="0" w:color="auto"/>
        <w:bottom w:val="none" w:sz="0" w:space="0" w:color="auto"/>
        <w:right w:val="none" w:sz="0" w:space="0" w:color="auto"/>
      </w:divBdr>
    </w:div>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327097160">
      <w:bodyDiv w:val="1"/>
      <w:marLeft w:val="0"/>
      <w:marRight w:val="0"/>
      <w:marTop w:val="0"/>
      <w:marBottom w:val="0"/>
      <w:divBdr>
        <w:top w:val="none" w:sz="0" w:space="0" w:color="auto"/>
        <w:left w:val="none" w:sz="0" w:space="0" w:color="auto"/>
        <w:bottom w:val="none" w:sz="0" w:space="0" w:color="auto"/>
        <w:right w:val="none" w:sz="0" w:space="0" w:color="auto"/>
      </w:divBdr>
    </w:div>
    <w:div w:id="673455040">
      <w:bodyDiv w:val="1"/>
      <w:marLeft w:val="0"/>
      <w:marRight w:val="0"/>
      <w:marTop w:val="0"/>
      <w:marBottom w:val="0"/>
      <w:divBdr>
        <w:top w:val="none" w:sz="0" w:space="0" w:color="auto"/>
        <w:left w:val="none" w:sz="0" w:space="0" w:color="auto"/>
        <w:bottom w:val="none" w:sz="0" w:space="0" w:color="auto"/>
        <w:right w:val="none" w:sz="0" w:space="0" w:color="auto"/>
      </w:divBdr>
    </w:div>
    <w:div w:id="731779963">
      <w:bodyDiv w:val="1"/>
      <w:marLeft w:val="0"/>
      <w:marRight w:val="0"/>
      <w:marTop w:val="0"/>
      <w:marBottom w:val="0"/>
      <w:divBdr>
        <w:top w:val="none" w:sz="0" w:space="0" w:color="auto"/>
        <w:left w:val="none" w:sz="0" w:space="0" w:color="auto"/>
        <w:bottom w:val="none" w:sz="0" w:space="0" w:color="auto"/>
        <w:right w:val="none" w:sz="0" w:space="0" w:color="auto"/>
      </w:divBdr>
    </w:div>
    <w:div w:id="1369599572">
      <w:bodyDiv w:val="1"/>
      <w:marLeft w:val="0"/>
      <w:marRight w:val="0"/>
      <w:marTop w:val="0"/>
      <w:marBottom w:val="0"/>
      <w:divBdr>
        <w:top w:val="none" w:sz="0" w:space="0" w:color="auto"/>
        <w:left w:val="none" w:sz="0" w:space="0" w:color="auto"/>
        <w:bottom w:val="none" w:sz="0" w:space="0" w:color="auto"/>
        <w:right w:val="none" w:sz="0" w:space="0" w:color="auto"/>
      </w:divBdr>
    </w:div>
    <w:div w:id="1457406397">
      <w:bodyDiv w:val="1"/>
      <w:marLeft w:val="0"/>
      <w:marRight w:val="0"/>
      <w:marTop w:val="0"/>
      <w:marBottom w:val="0"/>
      <w:divBdr>
        <w:top w:val="none" w:sz="0" w:space="0" w:color="auto"/>
        <w:left w:val="none" w:sz="0" w:space="0" w:color="auto"/>
        <w:bottom w:val="none" w:sz="0" w:space="0" w:color="auto"/>
        <w:right w:val="none" w:sz="0" w:space="0" w:color="auto"/>
      </w:divBdr>
    </w:div>
    <w:div w:id="1486774228">
      <w:bodyDiv w:val="1"/>
      <w:marLeft w:val="0"/>
      <w:marRight w:val="0"/>
      <w:marTop w:val="0"/>
      <w:marBottom w:val="0"/>
      <w:divBdr>
        <w:top w:val="none" w:sz="0" w:space="0" w:color="auto"/>
        <w:left w:val="none" w:sz="0" w:space="0" w:color="auto"/>
        <w:bottom w:val="none" w:sz="0" w:space="0" w:color="auto"/>
        <w:right w:val="none" w:sz="0" w:space="0" w:color="auto"/>
      </w:divBdr>
    </w:div>
    <w:div w:id="1688485925">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 w:id="1844320991">
      <w:bodyDiv w:val="1"/>
      <w:marLeft w:val="0"/>
      <w:marRight w:val="0"/>
      <w:marTop w:val="0"/>
      <w:marBottom w:val="0"/>
      <w:divBdr>
        <w:top w:val="none" w:sz="0" w:space="0" w:color="auto"/>
        <w:left w:val="none" w:sz="0" w:space="0" w:color="auto"/>
        <w:bottom w:val="none" w:sz="0" w:space="0" w:color="auto"/>
        <w:right w:val="none" w:sz="0" w:space="0" w:color="auto"/>
      </w:divBdr>
    </w:div>
    <w:div w:id="1974677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Word_Document.doc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E59C5-3D74-4AA8-978F-A54EB39D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5.xml><?xml version="1.0" encoding="utf-8"?>
<ds:datastoreItem xmlns:ds="http://schemas.openxmlformats.org/officeDocument/2006/customXml" ds:itemID="{CFA7A22B-64E7-409A-889C-6D21063F745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21</Pages>
  <Words>9354</Words>
  <Characters>53322</Characters>
  <Application>Microsoft Office Word</Application>
  <DocSecurity>0</DocSecurity>
  <Lines>444</Lines>
  <Paragraphs>125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vivo2</cp:lastModifiedBy>
  <cp:revision>11</cp:revision>
  <cp:lastPrinted>2022-09-20T03:45:00Z</cp:lastPrinted>
  <dcterms:created xsi:type="dcterms:W3CDTF">2023-04-06T07:07:00Z</dcterms:created>
  <dcterms:modified xsi:type="dcterms:W3CDTF">2023-04-07T19:11:00Z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d46d8b4c-395b-408c-bc08-0c29af983c36</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ies>
</file>